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B8B" w:rsidRPr="00104189" w:rsidRDefault="00296B8B" w:rsidP="00795590">
      <w:pPr>
        <w:jc w:val="right"/>
        <w:rPr>
          <w:rFonts w:ascii="Arial LatArm" w:hAnsi="Arial LatArm"/>
          <w:i/>
          <w:lang w:val="hy-AM"/>
        </w:rPr>
      </w:pPr>
      <w:r w:rsidRPr="00104189">
        <w:rPr>
          <w:rFonts w:ascii="Arial LatArm" w:hAnsi="Arial LatArm"/>
          <w:i/>
          <w:lang w:val="hy-AM"/>
        </w:rPr>
        <w:t xml:space="preserve">Ð³í»Éí³Í </w:t>
      </w:r>
    </w:p>
    <w:p w:rsidR="00296B8B" w:rsidRPr="00104189" w:rsidRDefault="00296B8B" w:rsidP="00795590">
      <w:pPr>
        <w:jc w:val="right"/>
        <w:rPr>
          <w:rFonts w:ascii="Arial LatArm" w:hAnsi="Arial LatArm"/>
          <w:i/>
          <w:lang w:val="hy-AM"/>
        </w:rPr>
      </w:pPr>
    </w:p>
    <w:p w:rsidR="00296B8B" w:rsidRPr="00104189" w:rsidRDefault="00296B8B" w:rsidP="00795590">
      <w:pPr>
        <w:jc w:val="right"/>
        <w:rPr>
          <w:rFonts w:ascii="Arial LatArm" w:hAnsi="Arial LatArm"/>
          <w:i/>
          <w:lang w:val="hy-AM"/>
        </w:rPr>
      </w:pPr>
      <w:r w:rsidRPr="00104189">
        <w:rPr>
          <w:rFonts w:ascii="Arial LatArm" w:hAnsi="Arial LatArm"/>
          <w:i/>
          <w:lang w:val="hy-AM"/>
        </w:rPr>
        <w:t xml:space="preserve">Þñç³Ý³Ï³ÛÇÝ  Ñ³Ù³Ó³ÛÝ³·ñáí  ·ÝáõÙ </w:t>
      </w:r>
    </w:p>
    <w:p w:rsidR="00296B8B" w:rsidRPr="004E6A55" w:rsidRDefault="00296B8B" w:rsidP="00795590">
      <w:pPr>
        <w:jc w:val="right"/>
        <w:rPr>
          <w:rFonts w:ascii="Arial LatArm" w:hAnsi="Arial LatArm"/>
          <w:i/>
          <w:lang w:val="hy-AM"/>
        </w:rPr>
      </w:pPr>
      <w:r w:rsidRPr="004E6A55">
        <w:rPr>
          <w:rFonts w:ascii="Arial LatArm" w:hAnsi="Arial LatArm"/>
          <w:i/>
          <w:lang w:val="hy-AM"/>
        </w:rPr>
        <w:t>Ï³ï³ñ»Éáõ   Ññ³í»ñ</w:t>
      </w:r>
    </w:p>
    <w:p w:rsidR="00296B8B" w:rsidRPr="004E6A55" w:rsidRDefault="00296B8B" w:rsidP="00795590">
      <w:pPr>
        <w:jc w:val="right"/>
        <w:rPr>
          <w:lang w:val="hy-AM"/>
        </w:rPr>
      </w:pPr>
    </w:p>
    <w:p w:rsidR="00296B8B" w:rsidRPr="004E6A55" w:rsidRDefault="00296B8B" w:rsidP="00795590">
      <w:pPr>
        <w:jc w:val="right"/>
        <w:rPr>
          <w:rFonts w:ascii="Arial LatArm" w:hAnsi="Arial LatArm"/>
          <w:b/>
          <w:sz w:val="28"/>
          <w:szCs w:val="28"/>
          <w:lang w:val="hy-AM"/>
        </w:rPr>
      </w:pPr>
      <w:r w:rsidRPr="004E6A55">
        <w:rPr>
          <w:rFonts w:ascii="Arial LatArm" w:hAnsi="Arial LatArm"/>
          <w:b/>
          <w:sz w:val="28"/>
          <w:szCs w:val="28"/>
          <w:lang w:val="hy-AM"/>
        </w:rPr>
        <w:t>Ð³ñ·»ÉÇ  ·áñÍÁÝÏ»ñ</w:t>
      </w:r>
    </w:p>
    <w:p w:rsidR="00296B8B" w:rsidRPr="004E6A55" w:rsidRDefault="00296B8B" w:rsidP="00795590">
      <w:pPr>
        <w:jc w:val="both"/>
        <w:rPr>
          <w:rFonts w:ascii="Arial LatArm" w:hAnsi="Arial LatArm"/>
          <w:lang w:val="hy-AM"/>
        </w:rPr>
      </w:pPr>
    </w:p>
    <w:p w:rsidR="00296B8B" w:rsidRPr="00236E65" w:rsidRDefault="00296B8B" w:rsidP="00795590">
      <w:pPr>
        <w:spacing w:line="360" w:lineRule="auto"/>
        <w:jc w:val="both"/>
        <w:rPr>
          <w:rFonts w:ascii="Arial LatArm" w:hAnsi="Arial LatArm"/>
          <w:lang w:val="hy-AM"/>
        </w:rPr>
      </w:pPr>
      <w:r w:rsidRPr="005D6F26">
        <w:rPr>
          <w:rFonts w:ascii="Sylfaen" w:hAnsi="Sylfaen"/>
          <w:u w:val="single"/>
          <w:lang w:val="hy-AM"/>
        </w:rPr>
        <w:t xml:space="preserve">ՀՀ Շիրակի մարզի  </w:t>
      </w:r>
      <w:r w:rsidRPr="005D6F26">
        <w:rPr>
          <w:rFonts w:ascii="Arial LatArm" w:hAnsi="Arial LatArm"/>
          <w:u w:val="single"/>
          <w:lang w:val="hy-AM"/>
        </w:rPr>
        <w:t xml:space="preserve">ä»Ù½³ß»ÝÇ  </w:t>
      </w:r>
      <w:r w:rsidRPr="005D6F26">
        <w:rPr>
          <w:rFonts w:ascii="Sylfaen" w:hAnsi="Sylfaen"/>
          <w:u w:val="single"/>
          <w:lang w:val="hy-AM"/>
        </w:rPr>
        <w:t>Ն/Դ ուսումնական  հաստատության</w:t>
      </w:r>
      <w:r w:rsidRPr="00236E65">
        <w:rPr>
          <w:rFonts w:ascii="Arial LatArm" w:hAnsi="Arial LatArm"/>
          <w:u w:val="single"/>
          <w:lang w:val="hy-AM"/>
        </w:rPr>
        <w:t xml:space="preserve">  </w:t>
      </w:r>
      <w:r w:rsidRPr="00236E65">
        <w:rPr>
          <w:rFonts w:ascii="Arial LatArm" w:hAnsi="Arial LatArm"/>
          <w:lang w:val="hy-AM"/>
        </w:rPr>
        <w:t>2013Ã.-Ç   Ï³ñÇùÝ»ñÇ  Ñ³Ù³ñ  ³é³ç³ó»É ¿  §</w:t>
      </w:r>
      <w:r w:rsidRPr="00236E65">
        <w:rPr>
          <w:rFonts w:ascii="Arial LatArm" w:hAnsi="Arial LatArm"/>
          <w:u w:val="single"/>
          <w:lang w:val="hy-AM"/>
        </w:rPr>
        <w:t>¶²Î- ÞÐ²äÒ´ -11/</w:t>
      </w:r>
      <w:r w:rsidRPr="005D6F26">
        <w:rPr>
          <w:rFonts w:ascii="Arial LatArm" w:hAnsi="Arial LatArm"/>
          <w:u w:val="single"/>
          <w:lang w:val="hy-AM"/>
        </w:rPr>
        <w:t>2</w:t>
      </w:r>
      <w:r w:rsidRPr="00236E65">
        <w:rPr>
          <w:rFonts w:ascii="Arial LatArm" w:hAnsi="Arial LatArm"/>
          <w:lang w:val="hy-AM"/>
        </w:rPr>
        <w:t xml:space="preserve">¦ Í³ÍÏ³·ñáí  ÁÝÃ³ó³Ï³ñ·Ç  ßñç³Ý³ÏÝ»ñáõÙ </w:t>
      </w:r>
      <w:r w:rsidRPr="005D6F26">
        <w:rPr>
          <w:rFonts w:ascii="Sylfaen" w:hAnsi="Sylfaen"/>
          <w:lang w:val="hy-AM"/>
        </w:rPr>
        <w:t xml:space="preserve">սննդամթերքի </w:t>
      </w:r>
      <w:r w:rsidRPr="00236E65">
        <w:rPr>
          <w:rFonts w:ascii="Arial LatArm" w:hAnsi="Arial LatArm"/>
          <w:lang w:val="hy-AM"/>
        </w:rPr>
        <w:t>Ó»éù  µ»ñÙ³Ý   ³ÝÑñ³Å»ßïáõÃÛáõÝ:</w:t>
      </w:r>
    </w:p>
    <w:p w:rsidR="00296B8B" w:rsidRPr="00236E65" w:rsidRDefault="00296B8B" w:rsidP="00795590">
      <w:pPr>
        <w:spacing w:line="360" w:lineRule="auto"/>
        <w:jc w:val="both"/>
        <w:rPr>
          <w:rFonts w:ascii="Arial LatArm" w:hAnsi="Arial LatArm"/>
          <w:lang w:val="hy-AM"/>
        </w:rPr>
      </w:pPr>
      <w:r w:rsidRPr="00236E65">
        <w:rPr>
          <w:rFonts w:ascii="Arial LatArm" w:hAnsi="Arial LatArm"/>
          <w:lang w:val="hy-AM"/>
        </w:rPr>
        <w:t xml:space="preserve">  ²åñ³ÝùÝ»ñÇ  Ù³ï³Ï³ñ³ñÙ³Ý  å³ÛÙ³ÝÝ»ñÁ  ë³ÑÙ³Ýí³Í  »Ý  ÏÇó  Ý»ñÏ³Û³óíáÕ  å³ÛÙ³Ý³·ñÇ  Ý³Ë³·Íáí:</w:t>
      </w:r>
    </w:p>
    <w:p w:rsidR="00296B8B" w:rsidRPr="00236E65" w:rsidRDefault="00296B8B" w:rsidP="00795590">
      <w:pPr>
        <w:spacing w:line="360" w:lineRule="auto"/>
        <w:jc w:val="both"/>
        <w:rPr>
          <w:rFonts w:ascii="Arial LatArm" w:hAnsi="Arial LatArm"/>
          <w:u w:val="single"/>
          <w:lang w:val="hy-AM"/>
        </w:rPr>
      </w:pPr>
      <w:r w:rsidRPr="00236E65">
        <w:rPr>
          <w:rFonts w:ascii="Arial LatArm" w:hAnsi="Arial LatArm"/>
          <w:u w:val="single"/>
          <w:lang w:val="hy-AM"/>
        </w:rPr>
        <w:t xml:space="preserve"> ä»Ù½³ß»Ý</w:t>
      </w:r>
      <w:r w:rsidRPr="00236E65">
        <w:rPr>
          <w:rFonts w:ascii="Sylfaen" w:hAnsi="Sylfaen"/>
          <w:u w:val="single"/>
          <w:lang w:val="hy-AM"/>
        </w:rPr>
        <w:t>ի գյուղապետարանի</w:t>
      </w:r>
      <w:r w:rsidRPr="00236E65">
        <w:rPr>
          <w:rFonts w:ascii="Arial LatArm" w:hAnsi="Arial LatArm"/>
          <w:u w:val="single"/>
          <w:lang w:val="hy-AM"/>
        </w:rPr>
        <w:t xml:space="preserve">  </w:t>
      </w:r>
      <w:r w:rsidRPr="00236E65">
        <w:rPr>
          <w:rFonts w:ascii="Arial LatArm" w:hAnsi="Arial LatArm"/>
          <w:lang w:val="hy-AM"/>
        </w:rPr>
        <w:t xml:space="preserve">ÏáÕÙÇó  Ï³½Ù³Ï»ñåí³Í   ÁÝÃ³ó³Ï³ñ·Ç  Í³ÍÏ³·ÇñÝ  ¿  </w:t>
      </w:r>
      <w:r w:rsidRPr="00236E65">
        <w:rPr>
          <w:rFonts w:ascii="Arial LatArm" w:hAnsi="Arial LatArm"/>
          <w:u w:val="single"/>
          <w:lang w:val="hy-AM"/>
        </w:rPr>
        <w:t xml:space="preserve">  </w:t>
      </w:r>
      <w:r w:rsidRPr="00236E65">
        <w:rPr>
          <w:rFonts w:ascii="Sylfaen" w:hAnsi="Sylfaen"/>
          <w:u w:val="single"/>
          <w:lang w:val="hy-AM"/>
        </w:rPr>
        <w:t>ՇՄՊ</w:t>
      </w:r>
      <w:r w:rsidRPr="005D6F26">
        <w:rPr>
          <w:rFonts w:ascii="Sylfaen" w:hAnsi="Sylfaen"/>
          <w:u w:val="single"/>
          <w:lang w:val="hy-AM"/>
        </w:rPr>
        <w:t>Ն/ԴՈՒՀ</w:t>
      </w:r>
      <w:r>
        <w:rPr>
          <w:rFonts w:ascii="Arial LatArm" w:hAnsi="Arial LatArm"/>
          <w:u w:val="single"/>
          <w:lang w:val="hy-AM"/>
        </w:rPr>
        <w:t>- ÞÐ²äÒ´ - 11/</w:t>
      </w:r>
      <w:r w:rsidRPr="005D6F26">
        <w:rPr>
          <w:rFonts w:ascii="Arial LatArm" w:hAnsi="Arial LatArm"/>
          <w:u w:val="single"/>
          <w:lang w:val="hy-AM"/>
        </w:rPr>
        <w:t>2</w:t>
      </w:r>
      <w:r w:rsidRPr="00236E65">
        <w:rPr>
          <w:rFonts w:ascii="Arial LatArm" w:hAnsi="Arial LatArm"/>
          <w:u w:val="single"/>
          <w:lang w:val="hy-AM"/>
        </w:rPr>
        <w:t>:</w:t>
      </w:r>
    </w:p>
    <w:p w:rsidR="00296B8B" w:rsidRPr="00236E65" w:rsidRDefault="00296B8B" w:rsidP="00795590">
      <w:pPr>
        <w:spacing w:line="360" w:lineRule="auto"/>
        <w:jc w:val="both"/>
        <w:rPr>
          <w:rFonts w:ascii="Arial LatArm" w:hAnsi="Arial LatArm"/>
          <w:lang w:val="hy-AM"/>
        </w:rPr>
      </w:pPr>
      <w:r w:rsidRPr="00236E65">
        <w:rPr>
          <w:rFonts w:ascii="Arial LatArm" w:hAnsi="Arial LatArm"/>
          <w:lang w:val="hy-AM"/>
        </w:rPr>
        <w:t xml:space="preserve">    Ð³ÛïÝáõÙ  »Ýù, áñ  ·ÝÙ³Ý  ³é³ñÏ³ÛÇ  í»ñ³µ»ñÛ³É  Ò»ñ  Ï³½Ù³Ï»ñåáõÃÛ³Ý  Ñ³ÛïÝ  ³ÝÑñ³Å»ßï  ¿  Ý»ñÏ³Û³óÝ»É  ÐÐ  ÞÇñ³ÏÇ  Ù³ñ½Ç  ä»Ù½³ß»ÝÇ  </w:t>
      </w:r>
      <w:r w:rsidRPr="00236E65">
        <w:rPr>
          <w:rFonts w:ascii="Sylfaen" w:hAnsi="Sylfaen"/>
          <w:lang w:val="hy-AM"/>
        </w:rPr>
        <w:t>գյուղապետարան</w:t>
      </w:r>
      <w:r w:rsidRPr="00236E65">
        <w:rPr>
          <w:rFonts w:ascii="Arial LatArm" w:hAnsi="Arial LatArm"/>
          <w:lang w:val="hy-AM"/>
        </w:rPr>
        <w:t xml:space="preserve">, N </w:t>
      </w:r>
      <w:r w:rsidRPr="00236E65">
        <w:rPr>
          <w:rFonts w:ascii="Arial LatArm" w:hAnsi="Arial LatArm"/>
          <w:u w:val="single"/>
          <w:lang w:val="hy-AM"/>
        </w:rPr>
        <w:t>1</w:t>
      </w:r>
      <w:r w:rsidRPr="00236E65">
        <w:rPr>
          <w:rFonts w:ascii="Arial LatArm" w:hAnsi="Arial LatArm"/>
          <w:lang w:val="hy-AM"/>
        </w:rPr>
        <w:t xml:space="preserve"> ë»ÝÛ³Ï, </w:t>
      </w:r>
      <w:r w:rsidRPr="00236E65">
        <w:rPr>
          <w:rFonts w:ascii="Sylfaen" w:hAnsi="Sylfaen"/>
          <w:lang w:val="hy-AM"/>
        </w:rPr>
        <w:t>Էմմա  Յայլոյանին</w:t>
      </w:r>
      <w:r>
        <w:rPr>
          <w:rFonts w:ascii="Arial LatArm" w:hAnsi="Arial LatArm"/>
          <w:lang w:val="hy-AM"/>
        </w:rPr>
        <w:t>, ÙÇÝã¨   201</w:t>
      </w:r>
      <w:r w:rsidRPr="005D6F26">
        <w:rPr>
          <w:rFonts w:ascii="Arial LatArm" w:hAnsi="Arial LatArm"/>
          <w:lang w:val="hy-AM"/>
        </w:rPr>
        <w:t>4</w:t>
      </w:r>
      <w:r w:rsidRPr="00236E65">
        <w:rPr>
          <w:rFonts w:ascii="Arial LatArm" w:hAnsi="Arial LatArm"/>
          <w:lang w:val="hy-AM"/>
        </w:rPr>
        <w:t xml:space="preserve">Ã.  </w:t>
      </w:r>
      <w:r w:rsidRPr="001E616E">
        <w:rPr>
          <w:rFonts w:ascii="Sylfaen" w:hAnsi="Sylfaen"/>
          <w:u w:val="single"/>
          <w:lang w:val="hy-AM"/>
        </w:rPr>
        <w:t xml:space="preserve">փետրվարի </w:t>
      </w:r>
      <w:r>
        <w:rPr>
          <w:rFonts w:ascii="Arial LatArm" w:hAnsi="Arial LatArm"/>
          <w:lang w:val="hy-AM"/>
        </w:rPr>
        <w:t xml:space="preserve">  2</w:t>
      </w:r>
      <w:r w:rsidRPr="00F84E9F">
        <w:rPr>
          <w:rFonts w:ascii="Arial LatArm" w:hAnsi="Arial LatArm"/>
          <w:lang w:val="hy-AM"/>
        </w:rPr>
        <w:t>6</w:t>
      </w:r>
      <w:r w:rsidRPr="00236E65">
        <w:rPr>
          <w:rFonts w:ascii="Arial LatArm" w:hAnsi="Arial LatArm"/>
          <w:lang w:val="hy-AM"/>
        </w:rPr>
        <w:t>–Á, Å³ÙÁ  14:00-Á:</w:t>
      </w:r>
    </w:p>
    <w:p w:rsidR="00296B8B" w:rsidRPr="00236E65" w:rsidRDefault="00296B8B" w:rsidP="00795590">
      <w:pPr>
        <w:spacing w:line="360" w:lineRule="auto"/>
        <w:jc w:val="both"/>
        <w:rPr>
          <w:rFonts w:ascii="Arial LatArm" w:hAnsi="Arial LatArm"/>
          <w:lang w:val="hy-AM"/>
        </w:rPr>
      </w:pPr>
      <w:r w:rsidRPr="00236E65">
        <w:rPr>
          <w:rFonts w:ascii="Arial LatArm" w:hAnsi="Arial LatArm"/>
          <w:lang w:val="hy-AM"/>
        </w:rPr>
        <w:t xml:space="preserve">  Ð³Ûï»ñÁ  Ïµ³óí»Ý,  </w:t>
      </w:r>
      <w:r w:rsidRPr="00236E65">
        <w:rPr>
          <w:rFonts w:ascii="Arial LatArm" w:hAnsi="Arial LatArm"/>
          <w:u w:val="single"/>
          <w:lang w:val="hy-AM"/>
        </w:rPr>
        <w:t xml:space="preserve">ä»Ù½³ß»ÝÇ  </w:t>
      </w:r>
      <w:r w:rsidRPr="00236E65">
        <w:rPr>
          <w:rFonts w:ascii="Sylfaen" w:hAnsi="Sylfaen"/>
          <w:u w:val="single"/>
          <w:lang w:val="hy-AM"/>
        </w:rPr>
        <w:t xml:space="preserve">գյուղապետարանի </w:t>
      </w:r>
      <w:r w:rsidRPr="00236E65">
        <w:rPr>
          <w:rFonts w:ascii="Arial LatArm" w:hAnsi="Arial LatArm"/>
          <w:lang w:val="hy-AM"/>
        </w:rPr>
        <w:t xml:space="preserve">ß»ÝùáõÙ, ÞÇñ³ÏÇ Ù³ñ½, ·. ä»Ù½³ß»Ý Ñ³ëó»áõÙ, N </w:t>
      </w:r>
      <w:r w:rsidRPr="00236E65">
        <w:rPr>
          <w:rFonts w:ascii="Arial LatArm" w:hAnsi="Arial LatArm"/>
          <w:u w:val="single"/>
          <w:lang w:val="hy-AM"/>
        </w:rPr>
        <w:t>1</w:t>
      </w:r>
      <w:r w:rsidRPr="00236E65">
        <w:rPr>
          <w:rFonts w:ascii="Arial LatArm" w:hAnsi="Arial LatArm"/>
          <w:lang w:val="hy-AM"/>
        </w:rPr>
        <w:t xml:space="preserve"> ë»ÝÛ³ÏáõÙ,     201</w:t>
      </w:r>
      <w:r w:rsidRPr="005D6F26">
        <w:rPr>
          <w:rFonts w:ascii="Arial LatArm" w:hAnsi="Arial LatArm"/>
          <w:lang w:val="hy-AM"/>
        </w:rPr>
        <w:t>4</w:t>
      </w:r>
      <w:r>
        <w:rPr>
          <w:rFonts w:ascii="Sylfaen" w:hAnsi="Sylfaen"/>
          <w:lang w:val="hy-AM"/>
        </w:rPr>
        <w:t xml:space="preserve">թ </w:t>
      </w:r>
      <w:r w:rsidRPr="001E616E">
        <w:rPr>
          <w:rFonts w:ascii="Sylfaen" w:hAnsi="Sylfaen"/>
          <w:lang w:val="hy-AM"/>
        </w:rPr>
        <w:t>փետրվար</w:t>
      </w:r>
      <w:r w:rsidRPr="005D6F26">
        <w:rPr>
          <w:rFonts w:ascii="Sylfaen" w:hAnsi="Sylfaen"/>
          <w:lang w:val="hy-AM"/>
        </w:rPr>
        <w:t>ի</w:t>
      </w:r>
      <w:r w:rsidRPr="00236E65">
        <w:rPr>
          <w:rFonts w:ascii="Arial LatArm" w:hAnsi="Arial LatArm"/>
          <w:lang w:val="hy-AM"/>
        </w:rPr>
        <w:t xml:space="preserve">   </w:t>
      </w:r>
      <w:r w:rsidRPr="001E616E">
        <w:rPr>
          <w:rFonts w:ascii="Arial LatArm" w:hAnsi="Arial LatArm"/>
          <w:u w:val="single"/>
          <w:lang w:val="hy-AM"/>
        </w:rPr>
        <w:t>2</w:t>
      </w:r>
      <w:r w:rsidRPr="00F84E9F">
        <w:rPr>
          <w:rFonts w:ascii="Arial LatArm" w:hAnsi="Arial LatArm"/>
          <w:u w:val="single"/>
          <w:lang w:val="hy-AM"/>
        </w:rPr>
        <w:t>6</w:t>
      </w:r>
      <w:r w:rsidRPr="00236E65">
        <w:rPr>
          <w:rFonts w:ascii="Arial LatArm" w:hAnsi="Arial LatArm"/>
          <w:u w:val="single"/>
          <w:lang w:val="hy-AM"/>
        </w:rPr>
        <w:t xml:space="preserve"> </w:t>
      </w:r>
      <w:r w:rsidRPr="00236E65">
        <w:rPr>
          <w:rFonts w:ascii="Arial LatArm" w:hAnsi="Arial LatArm"/>
          <w:lang w:val="hy-AM"/>
        </w:rPr>
        <w:t>–ÇÝ, Å³ÙÁ  14:00-ÇÝ:</w:t>
      </w:r>
    </w:p>
    <w:p w:rsidR="00296B8B" w:rsidRPr="00236E65" w:rsidRDefault="00296B8B" w:rsidP="00795590">
      <w:pPr>
        <w:spacing w:line="360" w:lineRule="auto"/>
        <w:jc w:val="both"/>
        <w:rPr>
          <w:rFonts w:ascii="Arial LatArm" w:hAnsi="Arial LatArm"/>
          <w:lang w:val="hy-AM"/>
        </w:rPr>
      </w:pPr>
      <w:r w:rsidRPr="00236E65">
        <w:rPr>
          <w:rFonts w:ascii="Arial LatArm" w:hAnsi="Arial LatArm"/>
          <w:lang w:val="hy-AM"/>
        </w:rPr>
        <w:t xml:space="preserve">    Ð³ÛïÁ  Ý»ñ³éáõÙ  ¿  ·ÝÙ³Ý  ÁÝÃ³ó³Ï³ñ·ÇÝ  Ù³ëÝ³Ïó»Éáõ  ¹ÇÙáõÙÁ  ¨  ·Ý³ÛÇÝ  ³é³ç³ñÏÁ:  Ð³ÛïÝ  ³ÝÑñ³Å»ßï  ¿ Ý»ñÏ³Û³óÝ»É  §</w:t>
      </w:r>
      <w:r w:rsidRPr="00236E65">
        <w:rPr>
          <w:rFonts w:ascii="Arial LatArm" w:hAnsi="Arial LatArm"/>
          <w:u w:val="single"/>
          <w:lang w:val="hy-AM"/>
        </w:rPr>
        <w:t>¶²Î- ÞÐ²äÒ´ -11/</w:t>
      </w:r>
      <w:r w:rsidRPr="005D6F26">
        <w:rPr>
          <w:rFonts w:ascii="Arial LatArm" w:hAnsi="Arial LatArm"/>
          <w:u w:val="single"/>
          <w:lang w:val="hy-AM"/>
        </w:rPr>
        <w:t>2</w:t>
      </w:r>
      <w:r w:rsidRPr="00236E65">
        <w:rPr>
          <w:rFonts w:ascii="Arial LatArm" w:hAnsi="Arial LatArm"/>
          <w:lang w:val="hy-AM"/>
        </w:rPr>
        <w:t>¦ Í³ÍÏ³·ñáí:   ÁÝÃ³ó³Ï³ñ·Ç Ññ³í»ñáí ë³ÑÙ³Ýí³Í  Ï³ñ·ÇÝ  Ñ³Ù³å³ï³ëË³Ý:</w:t>
      </w:r>
    </w:p>
    <w:p w:rsidR="00296B8B" w:rsidRPr="00236E65" w:rsidRDefault="00296B8B" w:rsidP="00795590">
      <w:pPr>
        <w:spacing w:line="360" w:lineRule="auto"/>
        <w:jc w:val="both"/>
        <w:rPr>
          <w:rFonts w:ascii="Arial LatArm" w:hAnsi="Arial LatArm"/>
          <w:lang w:val="hy-AM"/>
        </w:rPr>
      </w:pPr>
      <w:r w:rsidRPr="00236E65">
        <w:rPr>
          <w:rFonts w:ascii="Arial LatArm" w:hAnsi="Arial LatArm"/>
          <w:lang w:val="hy-AM"/>
        </w:rPr>
        <w:t>ÎÇó  Ý»ñÏ³Û³óÝáõÙ  »Ýù  ÏÝùí»ÉÇù  å³ÛÙ³Ý³·ñÇ  Ý³Ë³·ÇÍÁ:</w:t>
      </w:r>
    </w:p>
    <w:p w:rsidR="00296B8B" w:rsidRPr="00236E65" w:rsidRDefault="00296B8B" w:rsidP="00795590">
      <w:pPr>
        <w:spacing w:line="360" w:lineRule="auto"/>
        <w:jc w:val="both"/>
        <w:rPr>
          <w:rFonts w:ascii="Arial LatArm" w:hAnsi="Arial LatArm"/>
          <w:lang w:val="hy-AM"/>
        </w:rPr>
      </w:pPr>
    </w:p>
    <w:p w:rsidR="00296B8B" w:rsidRPr="00236E65" w:rsidRDefault="00296B8B" w:rsidP="00795590">
      <w:pPr>
        <w:spacing w:line="360" w:lineRule="auto"/>
        <w:jc w:val="both"/>
        <w:rPr>
          <w:rFonts w:ascii="Arial LatArm" w:hAnsi="Arial LatArm"/>
          <w:lang w:val="hy-AM"/>
        </w:rPr>
      </w:pPr>
      <w:r w:rsidRPr="00236E65">
        <w:rPr>
          <w:rFonts w:ascii="Arial LatArm" w:hAnsi="Arial LatArm"/>
          <w:lang w:val="hy-AM"/>
        </w:rPr>
        <w:t>Ð³ñ·³Ýùáí`</w:t>
      </w:r>
    </w:p>
    <w:p w:rsidR="00296B8B" w:rsidRPr="00236E65" w:rsidRDefault="00296B8B" w:rsidP="00795590">
      <w:pPr>
        <w:spacing w:line="360" w:lineRule="auto"/>
        <w:jc w:val="both"/>
        <w:rPr>
          <w:rFonts w:ascii="Arial LatArm" w:hAnsi="Arial LatArm"/>
          <w:lang w:val="hy-AM"/>
        </w:rPr>
      </w:pPr>
      <w:r w:rsidRPr="00236E65">
        <w:rPr>
          <w:rFonts w:ascii="Arial LatArm" w:hAnsi="Arial LatArm"/>
          <w:lang w:val="hy-AM"/>
        </w:rPr>
        <w:t xml:space="preserve">¶ÝÙ³Ý  ÁÝÃ³ó³Ï³ñ·Ç  ù³ñïáõÕ³ñ                                               </w:t>
      </w:r>
    </w:p>
    <w:p w:rsidR="00296B8B" w:rsidRPr="00D704D9" w:rsidRDefault="00296B8B" w:rsidP="00795590">
      <w:pPr>
        <w:spacing w:line="360" w:lineRule="auto"/>
        <w:jc w:val="right"/>
        <w:rPr>
          <w:rFonts w:ascii="Sylfaen" w:hAnsi="Sylfaen"/>
          <w:lang w:val="hy-AM"/>
        </w:rPr>
      </w:pPr>
      <w:r w:rsidRPr="00D704D9">
        <w:rPr>
          <w:rFonts w:ascii="Sylfaen" w:hAnsi="Sylfaen"/>
          <w:u w:val="single"/>
          <w:lang w:val="hy-AM"/>
        </w:rPr>
        <w:t>Էմմա  Յայլոյան</w:t>
      </w:r>
    </w:p>
    <w:p w:rsidR="00296B8B" w:rsidRPr="00D704D9" w:rsidRDefault="00296B8B" w:rsidP="0072752C">
      <w:pPr>
        <w:spacing w:line="360" w:lineRule="auto"/>
        <w:jc w:val="right"/>
        <w:rPr>
          <w:rFonts w:ascii="Sylfaen" w:hAnsi="Sylfaen"/>
          <w:lang w:val="hy-AM"/>
        </w:rPr>
      </w:pPr>
    </w:p>
    <w:p w:rsidR="00296B8B" w:rsidRPr="00D704D9" w:rsidRDefault="00296B8B" w:rsidP="0072752C">
      <w:pPr>
        <w:spacing w:line="360" w:lineRule="auto"/>
        <w:jc w:val="right"/>
        <w:rPr>
          <w:rFonts w:ascii="Sylfaen" w:hAnsi="Sylfaen"/>
          <w:lang w:val="hy-AM"/>
        </w:rPr>
      </w:pPr>
    </w:p>
    <w:p w:rsidR="00296B8B" w:rsidRPr="00D704D9" w:rsidRDefault="00296B8B" w:rsidP="0072752C">
      <w:pPr>
        <w:spacing w:line="360" w:lineRule="auto"/>
        <w:jc w:val="right"/>
        <w:rPr>
          <w:rFonts w:ascii="Sylfaen" w:hAnsi="Sylfaen"/>
          <w:lang w:val="hy-AM"/>
        </w:rPr>
      </w:pPr>
    </w:p>
    <w:p w:rsidR="00296B8B" w:rsidRPr="00D704D9" w:rsidRDefault="00296B8B" w:rsidP="0072752C">
      <w:pPr>
        <w:spacing w:line="360" w:lineRule="auto"/>
        <w:jc w:val="right"/>
        <w:rPr>
          <w:rFonts w:ascii="Sylfaen" w:hAnsi="Sylfaen"/>
          <w:lang w:val="hy-AM"/>
        </w:rPr>
      </w:pPr>
    </w:p>
    <w:p w:rsidR="00296B8B" w:rsidRPr="00D704D9" w:rsidRDefault="00296B8B" w:rsidP="0072752C">
      <w:pPr>
        <w:spacing w:line="360" w:lineRule="auto"/>
        <w:jc w:val="right"/>
        <w:rPr>
          <w:rFonts w:ascii="Sylfaen" w:hAnsi="Sylfaen"/>
          <w:lang w:val="hy-AM"/>
        </w:rPr>
      </w:pPr>
    </w:p>
    <w:p w:rsidR="00296B8B" w:rsidRPr="00D704D9" w:rsidRDefault="00296B8B" w:rsidP="00795590">
      <w:pPr>
        <w:spacing w:line="360" w:lineRule="auto"/>
        <w:rPr>
          <w:rFonts w:ascii="Sylfaen" w:hAnsi="Sylfaen"/>
          <w:lang w:val="hy-AM"/>
        </w:rPr>
      </w:pPr>
    </w:p>
    <w:p w:rsidR="00296B8B" w:rsidRPr="00D704D9" w:rsidRDefault="00296B8B" w:rsidP="00795590">
      <w:pPr>
        <w:spacing w:line="360" w:lineRule="auto"/>
        <w:rPr>
          <w:rFonts w:ascii="Sylfaen" w:hAnsi="Sylfaen"/>
          <w:lang w:val="hy-AM"/>
        </w:rPr>
      </w:pPr>
    </w:p>
    <w:p w:rsidR="00296B8B" w:rsidRPr="00D704D9" w:rsidRDefault="00296B8B" w:rsidP="00795590">
      <w:pPr>
        <w:spacing w:line="360" w:lineRule="auto"/>
        <w:rPr>
          <w:rFonts w:ascii="Sylfaen" w:hAnsi="Sylfaen"/>
          <w:lang w:val="hy-AM"/>
        </w:rPr>
      </w:pPr>
    </w:p>
    <w:p w:rsidR="00296B8B" w:rsidRPr="00D704D9" w:rsidRDefault="00296B8B" w:rsidP="00795590">
      <w:pPr>
        <w:spacing w:line="360" w:lineRule="auto"/>
        <w:rPr>
          <w:rFonts w:ascii="Sylfaen" w:hAnsi="Sylfaen"/>
          <w:lang w:val="hy-AM"/>
        </w:rPr>
      </w:pPr>
    </w:p>
    <w:p w:rsidR="00296B8B" w:rsidRPr="00D704D9" w:rsidRDefault="00296B8B" w:rsidP="0072752C">
      <w:pPr>
        <w:spacing w:line="360" w:lineRule="auto"/>
        <w:jc w:val="right"/>
        <w:rPr>
          <w:rFonts w:ascii="Sylfaen" w:hAnsi="Sylfaen"/>
          <w:lang w:val="hy-AM"/>
        </w:rPr>
      </w:pPr>
      <w:r w:rsidRPr="00D704D9">
        <w:rPr>
          <w:rFonts w:ascii="Sylfaen" w:hAnsi="Sylfaen"/>
          <w:lang w:val="hy-AM"/>
        </w:rPr>
        <w:t>Հավելված 1</w:t>
      </w:r>
    </w:p>
    <w:p w:rsidR="00296B8B" w:rsidRPr="00D704D9" w:rsidRDefault="00296B8B" w:rsidP="00BC7730">
      <w:pPr>
        <w:spacing w:line="360" w:lineRule="auto"/>
        <w:jc w:val="righ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&lt;&lt;ԳԱԿ- ՇՀԱՊՁԲ – 11/</w:t>
      </w:r>
      <w:r w:rsidRPr="00CC3491">
        <w:rPr>
          <w:rFonts w:ascii="Sylfaen" w:hAnsi="Sylfaen"/>
          <w:lang w:val="hy-AM"/>
        </w:rPr>
        <w:t>2</w:t>
      </w:r>
      <w:r w:rsidRPr="00D704D9">
        <w:rPr>
          <w:rFonts w:ascii="Sylfaen" w:hAnsi="Sylfaen"/>
          <w:lang w:val="hy-AM"/>
        </w:rPr>
        <w:t>&gt;&gt;ծածկագրով</w:t>
      </w:r>
    </w:p>
    <w:p w:rsidR="00296B8B" w:rsidRPr="00D25575" w:rsidRDefault="00296B8B" w:rsidP="00BC7730">
      <w:pPr>
        <w:spacing w:line="360" w:lineRule="auto"/>
        <w:jc w:val="right"/>
        <w:rPr>
          <w:rFonts w:ascii="Sylfaen" w:hAnsi="Sylfaen"/>
          <w:lang w:val="hy-AM"/>
        </w:rPr>
      </w:pPr>
      <w:r w:rsidRPr="00D25575">
        <w:rPr>
          <w:rFonts w:ascii="Sylfaen" w:hAnsi="Sylfaen"/>
          <w:lang w:val="hy-AM"/>
        </w:rPr>
        <w:t>ընթացակարգի  հրավերի</w:t>
      </w:r>
    </w:p>
    <w:p w:rsidR="00296B8B" w:rsidRPr="00D25575" w:rsidRDefault="00296B8B" w:rsidP="00BC7730">
      <w:pPr>
        <w:spacing w:line="360" w:lineRule="auto"/>
        <w:jc w:val="right"/>
        <w:rPr>
          <w:rFonts w:ascii="Sylfaen" w:hAnsi="Sylfaen"/>
          <w:lang w:val="hy-AM"/>
        </w:rPr>
      </w:pPr>
      <w:r w:rsidRPr="00D25575">
        <w:rPr>
          <w:rFonts w:ascii="Sylfaen" w:hAnsi="Sylfaen"/>
          <w:lang w:val="hy-AM"/>
        </w:rPr>
        <w:t xml:space="preserve">                                                          </w:t>
      </w:r>
      <w:r>
        <w:rPr>
          <w:rFonts w:ascii="Sylfaen" w:hAnsi="Sylfaen"/>
          <w:lang w:val="hy-AM"/>
        </w:rPr>
        <w:t xml:space="preserve">                           ՇՄՊ</w:t>
      </w:r>
      <w:r w:rsidRPr="00CC3491">
        <w:rPr>
          <w:rFonts w:ascii="Sylfaen" w:hAnsi="Sylfaen"/>
          <w:lang w:val="hy-AM"/>
        </w:rPr>
        <w:t>Ն/ԴՈՒՀ</w:t>
      </w:r>
      <w:r>
        <w:rPr>
          <w:rFonts w:ascii="Sylfaen" w:hAnsi="Sylfaen"/>
          <w:lang w:val="hy-AM"/>
        </w:rPr>
        <w:t>- ՇՀԱՊՁԲ-11/2</w:t>
      </w:r>
      <w:r w:rsidRPr="00D25575">
        <w:rPr>
          <w:rFonts w:ascii="Sylfaen" w:hAnsi="Sylfaen"/>
          <w:lang w:val="hy-AM"/>
        </w:rPr>
        <w:t xml:space="preserve"> ծածկագրով</w:t>
      </w:r>
    </w:p>
    <w:p w:rsidR="00296B8B" w:rsidRPr="00D25575" w:rsidRDefault="00296B8B" w:rsidP="00BC7730">
      <w:pPr>
        <w:spacing w:line="360" w:lineRule="auto"/>
        <w:jc w:val="right"/>
        <w:rPr>
          <w:rFonts w:ascii="Sylfaen" w:hAnsi="Sylfaen"/>
          <w:lang w:val="hy-AM"/>
        </w:rPr>
      </w:pPr>
      <w:r w:rsidRPr="00D25575">
        <w:rPr>
          <w:rFonts w:ascii="Sylfaen" w:hAnsi="Sylfaen"/>
          <w:lang w:val="hy-AM"/>
        </w:rPr>
        <w:t>մրցութային հանձնաժողովին</w:t>
      </w:r>
    </w:p>
    <w:p w:rsidR="00296B8B" w:rsidRPr="00D25575" w:rsidRDefault="00296B8B" w:rsidP="0072752C">
      <w:pPr>
        <w:spacing w:line="360" w:lineRule="auto"/>
        <w:jc w:val="right"/>
        <w:rPr>
          <w:rFonts w:ascii="Sylfaen" w:hAnsi="Sylfaen"/>
          <w:lang w:val="hy-AM"/>
        </w:rPr>
      </w:pPr>
    </w:p>
    <w:p w:rsidR="00296B8B" w:rsidRPr="00D25575" w:rsidRDefault="00296B8B" w:rsidP="00D704D9">
      <w:pPr>
        <w:spacing w:line="360" w:lineRule="auto"/>
        <w:jc w:val="center"/>
        <w:rPr>
          <w:rFonts w:ascii="Sylfaen" w:hAnsi="Sylfaen"/>
          <w:lang w:val="hy-AM"/>
        </w:rPr>
      </w:pPr>
      <w:r w:rsidRPr="00D25575">
        <w:rPr>
          <w:rFonts w:ascii="Sylfaen" w:hAnsi="Sylfaen"/>
          <w:lang w:val="hy-AM"/>
        </w:rPr>
        <w:t>Տ Ե Խ Ն Ի Կ Ա Կ Ա Ն   Բ Ն ՈՒ Թ Ա Գ Ի Ր</w:t>
      </w:r>
    </w:p>
    <w:p w:rsidR="00296B8B" w:rsidRPr="00D704D9" w:rsidRDefault="00296B8B" w:rsidP="00D704D9">
      <w:pPr>
        <w:spacing w:line="360" w:lineRule="auto"/>
        <w:jc w:val="center"/>
        <w:rPr>
          <w:rFonts w:ascii="Sylfaen" w:hAnsi="Sylfaen"/>
        </w:rPr>
      </w:pPr>
      <w:r>
        <w:rPr>
          <w:rFonts w:ascii="Sylfaen" w:hAnsi="Sylfaen"/>
        </w:rPr>
        <w:t xml:space="preserve">Սննդամթերքի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2647"/>
        <w:gridCol w:w="5988"/>
        <w:gridCol w:w="1531"/>
        <w:gridCol w:w="236"/>
      </w:tblGrid>
      <w:tr w:rsidR="00296B8B" w:rsidRPr="009575B5" w:rsidTr="009D6BAA">
        <w:trPr>
          <w:trHeight w:val="492"/>
        </w:trPr>
        <w:tc>
          <w:tcPr>
            <w:tcW w:w="416" w:type="dxa"/>
          </w:tcPr>
          <w:p w:rsidR="00296B8B" w:rsidRPr="009575B5" w:rsidRDefault="00296B8B" w:rsidP="00D25575">
            <w:pPr>
              <w:spacing w:line="360" w:lineRule="auto"/>
              <w:jc w:val="center"/>
              <w:rPr>
                <w:rFonts w:ascii="Sylfaen" w:hAnsi="Sylfaen"/>
                <w:i/>
              </w:rPr>
            </w:pPr>
            <w:r w:rsidRPr="009575B5">
              <w:rPr>
                <w:rFonts w:ascii="Sylfaen" w:hAnsi="Sylfaen"/>
              </w:rPr>
              <w:t>N</w:t>
            </w:r>
          </w:p>
        </w:tc>
        <w:tc>
          <w:tcPr>
            <w:tcW w:w="2647" w:type="dxa"/>
          </w:tcPr>
          <w:p w:rsidR="00296B8B" w:rsidRPr="009575B5" w:rsidRDefault="00296B8B" w:rsidP="00795590">
            <w:pPr>
              <w:spacing w:line="360" w:lineRule="auto"/>
              <w:jc w:val="center"/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Անվանումը</w:t>
            </w:r>
          </w:p>
        </w:tc>
        <w:tc>
          <w:tcPr>
            <w:tcW w:w="5988" w:type="dxa"/>
          </w:tcPr>
          <w:p w:rsidR="00296B8B" w:rsidRPr="009575B5" w:rsidRDefault="00296B8B" w:rsidP="00D25575">
            <w:pPr>
              <w:spacing w:line="360" w:lineRule="auto"/>
              <w:jc w:val="center"/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Տեխնիկական բնութագիրը</w:t>
            </w:r>
          </w:p>
        </w:tc>
        <w:tc>
          <w:tcPr>
            <w:tcW w:w="1531" w:type="dxa"/>
          </w:tcPr>
          <w:p w:rsidR="00296B8B" w:rsidRPr="009575B5" w:rsidRDefault="00296B8B" w:rsidP="00795590">
            <w:pPr>
              <w:spacing w:line="360" w:lineRule="auto"/>
              <w:jc w:val="center"/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չ/մ</w:t>
            </w:r>
          </w:p>
        </w:tc>
        <w:tc>
          <w:tcPr>
            <w:tcW w:w="234" w:type="dxa"/>
            <w:vMerge w:val="restart"/>
            <w:tcBorders>
              <w:top w:val="nil"/>
              <w:right w:val="nil"/>
            </w:tcBorders>
          </w:tcPr>
          <w:p w:rsidR="00296B8B" w:rsidRPr="009575B5" w:rsidRDefault="00296B8B" w:rsidP="00795590">
            <w:pPr>
              <w:spacing w:line="360" w:lineRule="auto"/>
              <w:jc w:val="center"/>
              <w:rPr>
                <w:rFonts w:ascii="Sylfaen" w:hAnsi="Sylfaen"/>
                <w:i/>
              </w:rPr>
            </w:pPr>
          </w:p>
        </w:tc>
      </w:tr>
      <w:tr w:rsidR="00296B8B" w:rsidRPr="009575B5" w:rsidTr="009D6BAA">
        <w:trPr>
          <w:trHeight w:val="400"/>
        </w:trPr>
        <w:tc>
          <w:tcPr>
            <w:tcW w:w="416" w:type="dxa"/>
          </w:tcPr>
          <w:p w:rsidR="00296B8B" w:rsidRPr="00795590" w:rsidRDefault="00296B8B" w:rsidP="00D25575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795590"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2647" w:type="dxa"/>
          </w:tcPr>
          <w:p w:rsidR="00296B8B" w:rsidRPr="00795590" w:rsidRDefault="00296B8B" w:rsidP="00D25575">
            <w:pPr>
              <w:spacing w:line="360" w:lineRule="auto"/>
              <w:jc w:val="both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</w:rPr>
              <w:t>Հաց մատնաքաշ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rPr>
                <w:rFonts w:cs="GHEA Mariam"/>
                <w:color w:val="000000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Ցորենի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ալյուրից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պատրաստված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31-99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2-III-4.9-01-2010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հիգիենիկ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նորմատիվների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Պիտանելիության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մնացորդային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ժամկետը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քան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90 % </w:t>
            </w:r>
          </w:p>
          <w:p w:rsidR="00296B8B" w:rsidRPr="00795590" w:rsidRDefault="00296B8B" w:rsidP="00795590">
            <w:pPr>
              <w:spacing w:line="360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234" w:type="dxa"/>
            <w:vMerge/>
            <w:tcBorders>
              <w:right w:val="nil"/>
            </w:tcBorders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96B8B" w:rsidRPr="009575B5" w:rsidTr="009D6BAA">
        <w:trPr>
          <w:trHeight w:val="1215"/>
        </w:trPr>
        <w:tc>
          <w:tcPr>
            <w:tcW w:w="416" w:type="dxa"/>
          </w:tcPr>
          <w:p w:rsidR="00296B8B" w:rsidRPr="00795590" w:rsidRDefault="00296B8B" w:rsidP="00D25575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</w:p>
        </w:tc>
        <w:tc>
          <w:tcPr>
            <w:tcW w:w="2647" w:type="dxa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Պանիր լոռի</w:t>
            </w:r>
          </w:p>
        </w:tc>
        <w:tc>
          <w:tcPr>
            <w:tcW w:w="5988" w:type="dxa"/>
          </w:tcPr>
          <w:p w:rsidR="00296B8B" w:rsidRPr="00760F7E" w:rsidRDefault="00296B8B">
            <w:pPr>
              <w:pStyle w:val="Normal1"/>
              <w:jc w:val="center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Պանիր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պինդ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կովի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աղաջրային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սպիտակից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մինչև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դեղին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գույնի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տարբեր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մեծության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ձևի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աչքերով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46 %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յուղայնությամբ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պիտանելիության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ժամկետը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քան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90%: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7616-85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համարժեք։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մակնշումը՝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2006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դեկտեմբերի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1925-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կաթնամթերքին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դրանց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արտադրությանը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ներկայացվող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պահանջ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</w:p>
        </w:tc>
        <w:tc>
          <w:tcPr>
            <w:tcW w:w="1531" w:type="dxa"/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296B8B" w:rsidRPr="00795590" w:rsidRDefault="00296B8B" w:rsidP="00D704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" w:type="dxa"/>
            <w:vMerge/>
            <w:tcBorders>
              <w:right w:val="nil"/>
            </w:tcBorders>
          </w:tcPr>
          <w:p w:rsidR="00296B8B" w:rsidRPr="00795590" w:rsidRDefault="00296B8B" w:rsidP="001D6DA4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296B8B" w:rsidRPr="009575B5" w:rsidTr="009D6BAA">
        <w:trPr>
          <w:trHeight w:val="1615"/>
        </w:trPr>
        <w:tc>
          <w:tcPr>
            <w:tcW w:w="416" w:type="dxa"/>
          </w:tcPr>
          <w:p w:rsidR="00296B8B" w:rsidRPr="00795590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95590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2647" w:type="dxa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կարագ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Սերուցքային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յուղայնությունը՝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71,5-82,5%,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բարձր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վիճակում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պրոտեինի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պարունակությունը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0,7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ածխաջուր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0,7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740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կկալ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200-250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20-25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կգ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գործարանային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փաթեթներով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37-91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համարժեք։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մակնշումը՝ըստ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2006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դեկտեմբերի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1925-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կաթնամթերքին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դրանց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արտադրությանը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ներկայացվող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պահանջների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</w:p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234" w:type="dxa"/>
            <w:vMerge/>
            <w:tcBorders>
              <w:right w:val="nil"/>
            </w:tcBorders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296B8B" w:rsidRPr="009575B5" w:rsidTr="009D6BAA">
        <w:trPr>
          <w:trHeight w:val="1215"/>
        </w:trPr>
        <w:tc>
          <w:tcPr>
            <w:tcW w:w="416" w:type="dxa"/>
          </w:tcPr>
          <w:p w:rsidR="00296B8B" w:rsidRPr="00795590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95590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2647" w:type="dxa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յոգուրդ</w:t>
            </w:r>
          </w:p>
        </w:tc>
        <w:tc>
          <w:tcPr>
            <w:tcW w:w="5988" w:type="dxa"/>
          </w:tcPr>
          <w:p w:rsidR="00296B8B" w:rsidRPr="00064896" w:rsidRDefault="00296B8B" w:rsidP="00795590">
            <w:pPr>
              <w:jc w:val="both"/>
              <w:rPr>
                <w:rFonts w:ascii="Sylfaen" w:hAnsi="Sylfaen"/>
                <w:i/>
              </w:rPr>
            </w:pPr>
            <w:r w:rsidRPr="00064896">
              <w:rPr>
                <w:rFonts w:ascii="Tahoma" w:hAnsi="Tahoma" w:cs="Tahoma"/>
                <w:sz w:val="22"/>
                <w:szCs w:val="22"/>
              </w:rPr>
              <w:t>Յոգուրտ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Pr="00064896">
              <w:rPr>
                <w:rFonts w:ascii="Tahoma" w:hAnsi="Tahoma" w:cs="Tahoma"/>
                <w:sz w:val="22"/>
                <w:szCs w:val="22"/>
              </w:rPr>
              <w:t>բիո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)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կենդանական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պատրաստված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կաթնամթերքից</w:t>
            </w:r>
            <w:r w:rsidRPr="00064896">
              <w:rPr>
                <w:rFonts w:ascii="GHEA Grapalat" w:hAnsi="GHEA Grapalat"/>
                <w:sz w:val="22"/>
                <w:szCs w:val="22"/>
              </w:rPr>
              <w:t>,</w:t>
            </w:r>
            <w:r w:rsidRPr="00064896">
              <w:rPr>
                <w:rFonts w:ascii="Tahoma" w:hAnsi="Tahoma" w:cs="Tahoma"/>
                <w:sz w:val="22"/>
                <w:szCs w:val="22"/>
              </w:rPr>
              <w:t>մրգային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առանց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կոնսերվանտների</w:t>
            </w: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</w:p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</w:p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</w:rPr>
              <w:t>հատ</w:t>
            </w:r>
          </w:p>
        </w:tc>
        <w:tc>
          <w:tcPr>
            <w:tcW w:w="234" w:type="dxa"/>
            <w:vMerge/>
            <w:tcBorders>
              <w:right w:val="nil"/>
            </w:tcBorders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</w:p>
        </w:tc>
      </w:tr>
      <w:tr w:rsidR="00296B8B" w:rsidRPr="009575B5" w:rsidTr="009D6BAA">
        <w:trPr>
          <w:trHeight w:val="400"/>
        </w:trPr>
        <w:tc>
          <w:tcPr>
            <w:tcW w:w="416" w:type="dxa"/>
          </w:tcPr>
          <w:p w:rsidR="00296B8B" w:rsidRPr="00795590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95590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2647" w:type="dxa"/>
          </w:tcPr>
          <w:p w:rsidR="00296B8B" w:rsidRPr="00795590" w:rsidRDefault="00296B8B" w:rsidP="00795590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ձու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Ձու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սեղանի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դիետիկ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, 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տեսակավորված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մեկ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ձվի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զանգվածի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դիետիկ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ձվի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ժամկետը՝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7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սեղանի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ձվինը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25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սառնարանային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պայմաններում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120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182-2012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2011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թվականի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սեպտեմբերի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29-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Ձվի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ձվամթերքի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հաստատելու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» N 1438-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Պիտանելիության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մնացորդային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ժամկետը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քան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90 % </w:t>
            </w:r>
          </w:p>
          <w:p w:rsidR="00296B8B" w:rsidRPr="00795590" w:rsidRDefault="00296B8B" w:rsidP="00795590">
            <w:pPr>
              <w:spacing w:line="36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</w:rPr>
              <w:t>Հատ</w:t>
            </w:r>
          </w:p>
        </w:tc>
        <w:tc>
          <w:tcPr>
            <w:tcW w:w="234" w:type="dxa"/>
            <w:vMerge/>
            <w:tcBorders>
              <w:right w:val="nil"/>
            </w:tcBorders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</w:p>
        </w:tc>
      </w:tr>
      <w:tr w:rsidR="00296B8B" w:rsidRPr="009575B5" w:rsidTr="009D6BAA">
        <w:trPr>
          <w:trHeight w:val="1215"/>
        </w:trPr>
        <w:tc>
          <w:tcPr>
            <w:tcW w:w="416" w:type="dxa"/>
          </w:tcPr>
          <w:p w:rsidR="00296B8B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296B8B" w:rsidRPr="00795590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95590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Խտացրած կաթ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Խտացրած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շաքարով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խոնավությունը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26,5 %-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ավելի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սախարոզը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43,5 %-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կաթնային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չոր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նյութերի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զանգվածային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28,5 %-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թթվայնությունը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48 0T-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ավելի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պիտանելիության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մնացորդային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ժամկետը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մատակարարման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քան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70 %: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մակնշումը՝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2006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դեկտեմբերի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1925-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կաթնամթերքին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դրանց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արտադրությանը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ներկայացվող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պահանջների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տուփ</w:t>
            </w:r>
          </w:p>
        </w:tc>
        <w:tc>
          <w:tcPr>
            <w:tcW w:w="234" w:type="dxa"/>
            <w:vMerge/>
            <w:tcBorders>
              <w:right w:val="nil"/>
            </w:tcBorders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</w:tr>
      <w:tr w:rsidR="00296B8B" w:rsidRPr="009575B5" w:rsidTr="009D6BAA">
        <w:trPr>
          <w:trHeight w:val="1215"/>
        </w:trPr>
        <w:tc>
          <w:tcPr>
            <w:tcW w:w="416" w:type="dxa"/>
            <w:tcBorders>
              <w:top w:val="nil"/>
            </w:tcBorders>
          </w:tcPr>
          <w:p w:rsidR="00296B8B" w:rsidRPr="00795590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2647" w:type="dxa"/>
            <w:tcBorders>
              <w:top w:val="nil"/>
            </w:tcBorders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թթվասեր</w:t>
            </w:r>
          </w:p>
        </w:tc>
        <w:tc>
          <w:tcPr>
            <w:tcW w:w="5988" w:type="dxa"/>
            <w:tcBorders>
              <w:top w:val="nil"/>
            </w:tcBorders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կովի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յուղայնությունը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20 %-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թթվայնությունը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65-100 0T,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2006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դեկտեմբերի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1925-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կաթնամթերքին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դրանց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արտադրությանը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ներկայացվող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պահանջների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Պիտանելիության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մնացորդային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ժամկետը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քան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90 % </w:t>
            </w:r>
          </w:p>
          <w:p w:rsidR="00296B8B" w:rsidRPr="00795590" w:rsidRDefault="00296B8B" w:rsidP="00D25575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</w:tcBorders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234" w:type="dxa"/>
            <w:vMerge/>
            <w:tcBorders>
              <w:top w:val="nil"/>
              <w:right w:val="nil"/>
            </w:tcBorders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</w:tr>
      <w:tr w:rsidR="00296B8B" w:rsidRPr="009575B5" w:rsidTr="009D6BAA">
        <w:trPr>
          <w:gridAfter w:val="1"/>
          <w:wAfter w:w="234" w:type="dxa"/>
          <w:trHeight w:val="1200"/>
        </w:trPr>
        <w:tc>
          <w:tcPr>
            <w:tcW w:w="416" w:type="dxa"/>
          </w:tcPr>
          <w:p w:rsidR="00296B8B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296B8B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296B8B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Մսի պահածո</w:t>
            </w:r>
          </w:p>
        </w:tc>
        <w:tc>
          <w:tcPr>
            <w:tcW w:w="5988" w:type="dxa"/>
          </w:tcPr>
          <w:p w:rsidR="00296B8B" w:rsidRPr="00760F7E" w:rsidRDefault="00296B8B" w:rsidP="00064896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Պահածոներ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տավարի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մսի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բարձր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հերմետիկ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փակ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մետաղական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տարաներով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5284-84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համարժեք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Մսի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ճարպի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զանգվածային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54%-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այդ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թվում՝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ճարպի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զանգվածային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ավելի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17%-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քլորիդների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զանգվածային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1,2-1,5%: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2006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հոկտեմբերի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19-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1560-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Մսի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մսամթերքի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տուփ</w:t>
            </w:r>
          </w:p>
        </w:tc>
      </w:tr>
      <w:tr w:rsidR="00296B8B" w:rsidRPr="009575B5" w:rsidTr="009D6BAA">
        <w:trPr>
          <w:gridAfter w:val="1"/>
          <w:wAfter w:w="234" w:type="dxa"/>
          <w:trHeight w:val="1215"/>
        </w:trPr>
        <w:tc>
          <w:tcPr>
            <w:tcW w:w="416" w:type="dxa"/>
          </w:tcPr>
          <w:p w:rsidR="00296B8B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2647" w:type="dxa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Հավի բուդ</w:t>
            </w:r>
          </w:p>
        </w:tc>
        <w:tc>
          <w:tcPr>
            <w:tcW w:w="5988" w:type="dxa"/>
          </w:tcPr>
          <w:p w:rsidR="00296B8B" w:rsidRPr="00064896" w:rsidRDefault="00296B8B" w:rsidP="00D25575">
            <w:pPr>
              <w:jc w:val="both"/>
              <w:rPr>
                <w:rFonts w:ascii="Sylfaen" w:hAnsi="Sylfaen" w:cs="Sylfaen"/>
                <w:i/>
              </w:rPr>
            </w:pPr>
            <w:r w:rsidRPr="00064896">
              <w:rPr>
                <w:rFonts w:ascii="Tahoma" w:hAnsi="Tahoma" w:cs="Tahoma"/>
                <w:sz w:val="22"/>
                <w:szCs w:val="22"/>
              </w:rPr>
              <w:t>Հավի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բուդ</w:t>
            </w:r>
            <w:r w:rsidRPr="00064896">
              <w:rPr>
                <w:rFonts w:ascii="GHEA Grapalat" w:hAnsi="GHEA Grapalat"/>
                <w:sz w:val="22"/>
                <w:szCs w:val="22"/>
              </w:rPr>
              <w:t>,</w:t>
            </w:r>
            <w:r w:rsidRPr="00064896">
              <w:rPr>
                <w:rFonts w:ascii="Tahoma" w:hAnsi="Tahoma" w:cs="Tahoma"/>
                <w:sz w:val="22"/>
                <w:szCs w:val="22"/>
              </w:rPr>
              <w:t>թարմ</w:t>
            </w:r>
            <w:r w:rsidRPr="00064896">
              <w:rPr>
                <w:rFonts w:ascii="GHEA Grapalat" w:hAnsi="GHEA Grapalat"/>
                <w:sz w:val="22"/>
                <w:szCs w:val="22"/>
              </w:rPr>
              <w:t>,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պաղեցրած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կամ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սառեցված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>,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մաքուր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արյունազրկված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առանց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կողմնակի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հոտերի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փաթեթավորված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պոլիէթիլենային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թաղանթներով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պահված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0-</w:t>
            </w:r>
            <w:r w:rsidRPr="00064896">
              <w:rPr>
                <w:rFonts w:ascii="Tahoma" w:hAnsi="Tahoma" w:cs="Tahoma"/>
                <w:sz w:val="22"/>
                <w:szCs w:val="22"/>
              </w:rPr>
              <w:t>ից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մինչև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2 ﾰC"/>
              </w:smartTagPr>
              <w:r w:rsidRPr="00064896">
                <w:rPr>
                  <w:rFonts w:ascii="GHEA Grapalat" w:hAnsi="GHEA Grapalat"/>
                  <w:sz w:val="22"/>
                  <w:szCs w:val="22"/>
                </w:rPr>
                <w:t>12 °C</w:t>
              </w:r>
            </w:smartTag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ջերմաստիճանի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պայմաններում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բժշկական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փաստաթղթերով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ԳՕՍՏ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21784-76</w:t>
            </w:r>
            <w:r w:rsidRPr="00064896">
              <w:rPr>
                <w:rFonts w:ascii="Tahoma" w:hAnsi="Tahoma" w:cs="Tahoma"/>
                <w:sz w:val="22"/>
                <w:szCs w:val="22"/>
              </w:rPr>
              <w:t>։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Անվտանգությունը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մակնշումը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` </w:t>
            </w:r>
            <w:r w:rsidRPr="00064896">
              <w:rPr>
                <w:rFonts w:ascii="Tahoma" w:hAnsi="Tahoma" w:cs="Tahoma"/>
                <w:sz w:val="22"/>
                <w:szCs w:val="22"/>
              </w:rPr>
              <w:t>ըստ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ՀՀ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կառավարության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2006</w:t>
            </w:r>
            <w:r w:rsidRPr="00064896">
              <w:rPr>
                <w:rFonts w:ascii="Tahoma" w:hAnsi="Tahoma" w:cs="Tahoma"/>
                <w:sz w:val="22"/>
                <w:szCs w:val="22"/>
              </w:rPr>
              <w:t>թ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հոկտեմբերի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19-</w:t>
            </w:r>
            <w:r w:rsidRPr="00064896">
              <w:rPr>
                <w:rFonts w:ascii="Tahoma" w:hAnsi="Tahoma" w:cs="Tahoma"/>
                <w:sz w:val="22"/>
                <w:szCs w:val="22"/>
              </w:rPr>
              <w:t>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N 1560-</w:t>
            </w:r>
            <w:r w:rsidRPr="00064896">
              <w:rPr>
                <w:rFonts w:ascii="Tahoma" w:hAnsi="Tahoma" w:cs="Tahoma"/>
                <w:sz w:val="22"/>
                <w:szCs w:val="22"/>
              </w:rPr>
              <w:t>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որոշմամբ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հաստատված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“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Մսի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մսամթերքի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տեխնիկական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կանոնակարգի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“</w:t>
            </w:r>
            <w:r w:rsidRPr="00064896">
              <w:rPr>
                <w:rFonts w:ascii="Tahoma" w:hAnsi="Tahoma" w:cs="Tahoma"/>
                <w:sz w:val="22"/>
                <w:szCs w:val="22"/>
              </w:rPr>
              <w:t>Սննդամթերքի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անվտանգության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մասին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ՀՀ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օրենքի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8-</w:t>
            </w:r>
            <w:r w:rsidRPr="00064896">
              <w:rPr>
                <w:rFonts w:ascii="Tahoma" w:hAnsi="Tahoma" w:cs="Tahoma"/>
                <w:sz w:val="22"/>
                <w:szCs w:val="22"/>
              </w:rPr>
              <w:t>րդ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հոդվածի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ՀՍՏ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342-2011,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պիտանելիութայն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մնացորդային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ժամկետը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ոչ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պակաս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քան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80%:</w:t>
            </w: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D25575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2647" w:type="dxa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Տավարի աղացած միս</w:t>
            </w:r>
          </w:p>
        </w:tc>
        <w:tc>
          <w:tcPr>
            <w:tcW w:w="5988" w:type="dxa"/>
          </w:tcPr>
          <w:p w:rsidR="00296B8B" w:rsidRPr="00795590" w:rsidRDefault="00296B8B" w:rsidP="00795590">
            <w:pPr>
              <w:jc w:val="both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Tahoma" w:hAnsi="Tahoma" w:cs="Tahoma"/>
                <w:sz w:val="20"/>
                <w:szCs w:val="20"/>
              </w:rPr>
              <w:t>Տավարի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աղացած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միս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թարմ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կամ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սառեցված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</w:rPr>
              <w:t>առաջին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պարարտության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sz w:val="20"/>
                <w:szCs w:val="20"/>
              </w:rPr>
              <w:t>Հերմետիկ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փակ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տարայով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</w:rPr>
              <w:t>բարձր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տեսակի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Անվտանգությունը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մակնշումը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ըստ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կառավարության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2006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թ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հոկտեմբերի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19-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N 1560-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Ն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որոշմամբ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հաստատված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“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Մսի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մսամթերքի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տեխնիկական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կանոնակարգի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”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“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Սննդամթերքի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անվտանգության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մասին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”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օրենքի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8-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րդ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հոդվածի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31" w:type="dxa"/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00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2647" w:type="dxa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Երշիկ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Երշիկ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եփած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պատրաստված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տավարի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խոզի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մսերից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23670-79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արտադրողի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պայմանների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խոնավությունը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ավելի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քան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68%,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փաթեթավորած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վակուումային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առանց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յուրաքանչյուր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փաթեթավորման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միավորը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համապատասխան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պիտակավորմամբ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2006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հոկտեմբերի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19-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1560-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Մսի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մսամթերքի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6B62D9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</w:t>
            </w:r>
          </w:p>
        </w:tc>
        <w:tc>
          <w:tcPr>
            <w:tcW w:w="2647" w:type="dxa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Նրբերշիկ</w:t>
            </w:r>
          </w:p>
        </w:tc>
        <w:tc>
          <w:tcPr>
            <w:tcW w:w="5988" w:type="dxa"/>
            <w:vAlign w:val="center"/>
          </w:tcPr>
          <w:p w:rsidR="00296B8B" w:rsidRPr="00064896" w:rsidRDefault="00296B8B" w:rsidP="006B62D9">
            <w:pPr>
              <w:rPr>
                <w:rFonts w:ascii="GHEA Grapalat" w:hAnsi="GHEA Grapalat"/>
              </w:rPr>
            </w:pPr>
            <w:r w:rsidRPr="00064896">
              <w:rPr>
                <w:rFonts w:ascii="Tahoma" w:hAnsi="Tahoma" w:cs="Tahoma"/>
                <w:sz w:val="22"/>
                <w:szCs w:val="22"/>
              </w:rPr>
              <w:t>Բարձր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տեսակի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պատրաստված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տավարի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խոզի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կամ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տավարի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հորթի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մսերից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արհեստական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թաղանթով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փաթեթավորումը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064896">
              <w:rPr>
                <w:rFonts w:ascii="Tahoma" w:hAnsi="Tahoma" w:cs="Tahoma"/>
                <w:sz w:val="22"/>
                <w:szCs w:val="22"/>
              </w:rPr>
              <w:t>վակումային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կամ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ոչ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վակումային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: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Անվտանգությունը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մակնշումը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` </w:t>
            </w:r>
            <w:r w:rsidRPr="00064896">
              <w:rPr>
                <w:rFonts w:ascii="Tahoma" w:hAnsi="Tahoma" w:cs="Tahoma"/>
                <w:sz w:val="22"/>
                <w:szCs w:val="22"/>
              </w:rPr>
              <w:t>ըստ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ՀՀ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կառավարության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2006</w:t>
            </w:r>
            <w:r w:rsidRPr="00064896">
              <w:rPr>
                <w:rFonts w:ascii="Tahoma" w:hAnsi="Tahoma" w:cs="Tahoma"/>
                <w:sz w:val="22"/>
                <w:szCs w:val="22"/>
              </w:rPr>
              <w:t>թ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հոկտեմբերի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19-</w:t>
            </w:r>
            <w:r w:rsidRPr="00064896">
              <w:rPr>
                <w:rFonts w:ascii="Tahoma" w:hAnsi="Tahoma" w:cs="Tahoma"/>
                <w:sz w:val="22"/>
                <w:szCs w:val="22"/>
              </w:rPr>
              <w:t>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N 1560-</w:t>
            </w:r>
            <w:r w:rsidRPr="00064896">
              <w:rPr>
                <w:rFonts w:ascii="Tahoma" w:hAnsi="Tahoma" w:cs="Tahoma"/>
                <w:sz w:val="22"/>
                <w:szCs w:val="22"/>
              </w:rPr>
              <w:t>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որոշմամբ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հաստատված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“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Մսի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մսամթե</w:t>
            </w:r>
            <w:r w:rsidRPr="00064896">
              <w:rPr>
                <w:rFonts w:ascii="GHEA Grapalat" w:hAnsi="GHEA Grapalat"/>
                <w:sz w:val="22"/>
                <w:szCs w:val="22"/>
              </w:rPr>
              <w:softHyphen/>
            </w:r>
            <w:r w:rsidRPr="00064896">
              <w:rPr>
                <w:rFonts w:ascii="Tahoma" w:hAnsi="Tahoma" w:cs="Tahoma"/>
                <w:sz w:val="22"/>
                <w:szCs w:val="22"/>
              </w:rPr>
              <w:t>րքի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տեխնիկական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կանոնակարգի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“</w:t>
            </w:r>
            <w:r w:rsidRPr="00064896">
              <w:rPr>
                <w:rFonts w:ascii="Tahoma" w:hAnsi="Tahoma" w:cs="Tahoma"/>
                <w:sz w:val="22"/>
                <w:szCs w:val="22"/>
              </w:rPr>
              <w:t>Սննդամթերքի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անվտանգության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մասին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ՀՀ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օրենքի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8-</w:t>
            </w:r>
            <w:r w:rsidRPr="00064896">
              <w:rPr>
                <w:rFonts w:ascii="Tahoma" w:hAnsi="Tahoma" w:cs="Tahoma"/>
                <w:sz w:val="22"/>
                <w:szCs w:val="22"/>
              </w:rPr>
              <w:t>րդ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հոդվածի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: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Պիտանելիության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մնացորդային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ժամկետը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ոչ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պակաս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քան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80 %</w:t>
            </w:r>
          </w:p>
        </w:tc>
        <w:tc>
          <w:tcPr>
            <w:tcW w:w="1531" w:type="dxa"/>
          </w:tcPr>
          <w:p w:rsidR="00296B8B" w:rsidRPr="00795590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Ձեթ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Պատրաստված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արևածաղկի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սերմերի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լուծամզման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ճզմման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եղանակով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բարձր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հոտազերծված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1129-93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Անվտանգությունը՝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2-III-4.9-01-2010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հիգիենիկ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նորմատիվների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լիտր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Խնձոր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Խնձոր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պտղաբանական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I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խմբի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Հայաստանի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տարբեր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նեղ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տրամագիծը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5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21122-75,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2006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դեկտեմբերի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1913-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պտուղ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բանջարեղենի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”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Բանան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Բանան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պտղաբանական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II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խմբի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(71-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փոքր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մինչև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63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ներառյալ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),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4427-82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2006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դեկտեմբերի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1913-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պտուղ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բանջարեղենի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Մակարոն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Մակարոնեղեն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անդրոժ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խմորից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կախված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ալյուրի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որակից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A (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պինդ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ցորենի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ալյուրից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), </w:t>
            </w:r>
            <w:r w:rsidRPr="00760F7E">
              <w:rPr>
                <w:rFonts w:ascii="GHEA Mariam Cyr" w:hAnsi="GHEA Mariam Cyr" w:cs="GHEA Mariam Cyr"/>
                <w:color w:val="000000"/>
                <w:sz w:val="22"/>
                <w:szCs w:val="22"/>
              </w:rPr>
              <w:t>Б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(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փափուկ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ապակենման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ցորենի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ալյուրից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), B (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հացաթխման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ցորենի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ալյուրից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),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չափածրարված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առանց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չափածրարման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875-92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համարժեք։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Անվտանգությունը՝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2-III-4.9-01-2010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հիգիենիկ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նորմատիվների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իսկ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Բրինձ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Սպիտակ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խոշոր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բարձր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երկար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չկոտրած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լայնությունից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բաժանվում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են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իցմինչև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4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տիպերի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տիպերի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խոնավությունը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13%-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մինչև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15%,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6293-90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. 2007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հունվարի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22-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‚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Հացահատիկին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դրա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արտադրմանը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պահմանը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վերամշակմանը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օգտահանմանը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ներկայացվող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պահանջների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"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"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"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Հնդկացորեն </w:t>
            </w:r>
          </w:p>
        </w:tc>
        <w:tc>
          <w:tcPr>
            <w:tcW w:w="5988" w:type="dxa"/>
          </w:tcPr>
          <w:p w:rsidR="00296B8B" w:rsidRPr="003B0069" w:rsidRDefault="00296B8B" w:rsidP="009D529E">
            <w:pPr>
              <w:jc w:val="both"/>
              <w:rPr>
                <w:rFonts w:ascii="Arial LatArm" w:hAnsi="Arial LatArm" w:cs="Arial"/>
              </w:rPr>
            </w:pPr>
            <w:r w:rsidRPr="003B0069">
              <w:rPr>
                <w:rFonts w:ascii="Arial LatArm" w:hAnsi="Arial LatArm" w:cs="Arial"/>
                <w:sz w:val="22"/>
                <w:szCs w:val="22"/>
              </w:rPr>
              <w:t xml:space="preserve">¶ñ»ãÏ³ I  ï»ë³ÏÇ, ËáÝ³íáõÃÛáõÝÁ` 14,0%-Çó áã ³í»ÉÇ, Ñ³ïÇÏÝ»ñÁ`97,5 % áã å³Ï³ë,²Ýíï³Ý·áõÃÛáõÝÁ ¨ Ù³ÏÝßáõÙÁ `              N 2-III-4.9-01-2003 (è¸ ê³Ý äÇÝ 2.3.2-1078-01) ë³ÝÇï³ñ³Ñ³Ù³×³ñ³Ï³ÛÇÝ Ï³ÝáÝÝ»ñÇ ¨ ÝáñÙ»ñÇ ¨ §êÝÝ¹³ÙÃ»ñùÇ ³Ýíï³Ý·áõÃÛ³Ý Ù³ëÇÝ¦ </w:t>
            </w:r>
            <w:r w:rsidRPr="003B0069">
              <w:rPr>
                <w:rFonts w:ascii="Sylfaen" w:hAnsi="Sylfaen" w:cs="Arial"/>
                <w:sz w:val="22"/>
                <w:szCs w:val="22"/>
              </w:rPr>
              <w:t>ՀՀ</w:t>
            </w:r>
            <w:r w:rsidRPr="003B0069">
              <w:rPr>
                <w:rFonts w:ascii="Arial LatArm" w:hAnsi="Arial LatArm" w:cs="Arial"/>
                <w:sz w:val="22"/>
                <w:szCs w:val="22"/>
              </w:rPr>
              <w:t xml:space="preserve"> ûñ»ÝùÇ 8-ñ¹ Ñá¹í³ÍÇ,¶úêî 5550-74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Ոլոռ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Չորացրած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կեղևած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դեղին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կանաչ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գույնի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Անվտանգությունը՝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2-III-4.9-01-2010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հիգիենիկ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նորմատիվների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Ոսպ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Երեք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համասեռ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մաքուր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չոր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խոնավությունը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(14,0-17,0) %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ոչավելի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2-III-4.9-01-2010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հիգիենիկ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նորմատիվների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,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21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Կարտոֆիլ</w:t>
            </w:r>
          </w:p>
        </w:tc>
        <w:tc>
          <w:tcPr>
            <w:tcW w:w="5988" w:type="dxa"/>
          </w:tcPr>
          <w:p w:rsidR="00296B8B" w:rsidRPr="00064896" w:rsidRDefault="00296B8B" w:rsidP="00795590">
            <w:pPr>
              <w:jc w:val="both"/>
              <w:rPr>
                <w:rFonts w:ascii="Sylfaen" w:hAnsi="Sylfaen" w:cs="Sylfaen"/>
                <w:i/>
              </w:rPr>
            </w:pPr>
            <w:r w:rsidRPr="00064896">
              <w:rPr>
                <w:rFonts w:ascii="Tahoma" w:hAnsi="Tahoma" w:cs="Tahoma"/>
                <w:sz w:val="22"/>
                <w:szCs w:val="22"/>
              </w:rPr>
              <w:t>Վաղահաս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ուշահաս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I </w:t>
            </w:r>
            <w:r w:rsidRPr="00064896">
              <w:rPr>
                <w:rFonts w:ascii="Tahoma" w:hAnsi="Tahoma" w:cs="Tahoma"/>
                <w:sz w:val="22"/>
                <w:szCs w:val="22"/>
              </w:rPr>
              <w:t>տեսակի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չցրտահարված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առանց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վնասվածքների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նեղ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մասի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տրամագիծը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 4 </w:t>
            </w:r>
            <w:r w:rsidRPr="00064896">
              <w:rPr>
                <w:rFonts w:ascii="Tahoma" w:hAnsi="Tahoma" w:cs="Tahoma"/>
                <w:sz w:val="22"/>
                <w:szCs w:val="22"/>
              </w:rPr>
              <w:t>սմ</w:t>
            </w:r>
            <w:r w:rsidRPr="00064896">
              <w:rPr>
                <w:rFonts w:ascii="GHEA Grapalat" w:hAnsi="GHEA Grapalat"/>
                <w:sz w:val="22"/>
                <w:szCs w:val="22"/>
              </w:rPr>
              <w:t>-</w:t>
            </w:r>
            <w:r w:rsidRPr="00064896">
              <w:rPr>
                <w:rFonts w:ascii="Tahoma" w:hAnsi="Tahoma" w:cs="Tahoma"/>
                <w:sz w:val="22"/>
                <w:szCs w:val="22"/>
              </w:rPr>
              <w:t>ից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ոչ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պակաս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տեսականու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մաքրությունը</w:t>
            </w:r>
            <w:r w:rsidRPr="00064896">
              <w:rPr>
                <w:rFonts w:ascii="GHEA Grapalat" w:hAnsi="GHEA Grapalat"/>
                <w:sz w:val="22"/>
                <w:szCs w:val="22"/>
              </w:rPr>
              <w:t>`  90 %-</w:t>
            </w:r>
            <w:r w:rsidRPr="00064896">
              <w:rPr>
                <w:rFonts w:ascii="Tahoma" w:hAnsi="Tahoma" w:cs="Tahoma"/>
                <w:sz w:val="22"/>
                <w:szCs w:val="22"/>
              </w:rPr>
              <w:t>ից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ոչ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պակաս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64896">
              <w:rPr>
                <w:rFonts w:ascii="Tahoma" w:hAnsi="Tahoma" w:cs="Tahoma"/>
                <w:sz w:val="22"/>
                <w:szCs w:val="22"/>
              </w:rPr>
              <w:t>փաթեթա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վորումը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` 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առանց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չափածրարման։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Անվտանգությունը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մակնշումը՝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ըստ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ՀՀ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կառավարության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2006</w:t>
            </w:r>
            <w:r w:rsidRPr="00064896">
              <w:rPr>
                <w:rFonts w:ascii="Tahoma" w:hAnsi="Tahoma" w:cs="Tahoma"/>
                <w:sz w:val="22"/>
                <w:szCs w:val="22"/>
              </w:rPr>
              <w:t>թ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064896">
              <w:rPr>
                <w:rFonts w:ascii="Tahoma" w:hAnsi="Tahoma" w:cs="Tahoma"/>
                <w:sz w:val="22"/>
                <w:szCs w:val="22"/>
              </w:rPr>
              <w:t>դեկտեմբերի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21-</w:t>
            </w:r>
            <w:r w:rsidRPr="00064896">
              <w:rPr>
                <w:rFonts w:ascii="Tahoma" w:hAnsi="Tahoma" w:cs="Tahoma"/>
                <w:sz w:val="22"/>
                <w:szCs w:val="22"/>
              </w:rPr>
              <w:t>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N 1913-</w:t>
            </w:r>
            <w:r w:rsidRPr="00064896">
              <w:rPr>
                <w:rFonts w:ascii="Tahoma" w:hAnsi="Tahoma" w:cs="Tahoma"/>
                <w:sz w:val="22"/>
                <w:szCs w:val="22"/>
              </w:rPr>
              <w:t>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որոշմամբ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հաստատված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«</w:t>
            </w:r>
            <w:r w:rsidRPr="00064896">
              <w:rPr>
                <w:rFonts w:ascii="Tahoma" w:hAnsi="Tahoma" w:cs="Tahoma"/>
                <w:sz w:val="22"/>
                <w:szCs w:val="22"/>
              </w:rPr>
              <w:t>Թարմ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պտուղ</w:t>
            </w:r>
            <w:r w:rsidRPr="00064896">
              <w:rPr>
                <w:rFonts w:ascii="GHEA Grapalat" w:hAnsi="GHEA Grapalat"/>
                <w:sz w:val="22"/>
                <w:szCs w:val="22"/>
              </w:rPr>
              <w:t>-</w:t>
            </w:r>
            <w:r w:rsidRPr="00064896">
              <w:rPr>
                <w:rFonts w:ascii="Tahoma" w:hAnsi="Tahoma" w:cs="Tahoma"/>
                <w:sz w:val="22"/>
                <w:szCs w:val="22"/>
              </w:rPr>
              <w:t>բանջարեղենի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տեխնիկական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կանոնա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կարգի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064896">
              <w:rPr>
                <w:rFonts w:ascii="Tahoma" w:hAnsi="Tahoma" w:cs="Tahoma"/>
                <w:sz w:val="22"/>
                <w:szCs w:val="22"/>
              </w:rPr>
              <w:t>և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«</w:t>
            </w:r>
            <w:r w:rsidRPr="00064896">
              <w:rPr>
                <w:rFonts w:ascii="Tahoma" w:hAnsi="Tahoma" w:cs="Tahoma"/>
                <w:sz w:val="22"/>
                <w:szCs w:val="22"/>
              </w:rPr>
              <w:t>Սննդամթերքի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անվտանգության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մասին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ՀՀ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օրենքի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8-</w:t>
            </w:r>
            <w:r w:rsidRPr="00064896">
              <w:rPr>
                <w:rFonts w:ascii="Tahoma" w:hAnsi="Tahoma" w:cs="Tahoma"/>
                <w:sz w:val="22"/>
                <w:szCs w:val="22"/>
              </w:rPr>
              <w:t>րդ</w:t>
            </w:r>
            <w:r w:rsidRPr="0006489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64896">
              <w:rPr>
                <w:rFonts w:ascii="Tahoma" w:hAnsi="Tahoma" w:cs="Tahoma"/>
                <w:sz w:val="22"/>
                <w:szCs w:val="22"/>
              </w:rPr>
              <w:t>հոդվածի</w:t>
            </w:r>
            <w:r w:rsidRPr="00064896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22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Կաղամբ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(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26768-85) 55% 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վաղահաս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45%-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միջահաս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Արտաքին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տեսքը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գլուխները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ամբողջական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առանց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հիվանդությունների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չծլած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մաքուր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մեկ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բուսաբանական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առանց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վնասվածքների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Գլուխները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պետք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է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լինեն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լիովին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կազմավորված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ամուր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փխրուն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չլխկած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Գլուխների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մաքրման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աստիճանը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կաղամբի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գլուխները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մաքրված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լինեն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մինչև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կանաչ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սպիտակ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տերևների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խիտ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մակերեսը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Կաղամբակոթի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երկարությունը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3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ավելի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Մեխանիկական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վնասվածքներով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ճաքերով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ցրտահարված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գլուխների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մթերումը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թույլատրվում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Մաքրված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գլուխների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քաշը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- 0.7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կգ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23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Սոխ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կծու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կիսակծու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քաղցր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ընտիր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նեղ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տրամագիծը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3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27166-86,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անվտանգությունը՝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2006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դեկտեմբերի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1913-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‚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պտուղբանջարեղենի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24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Գազար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Սովարական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ընտիր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26767-85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մակնշումը՝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2006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դեկտեմբերի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21-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1913-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պտուղ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բանջարեղենի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Տոմատի մածուկ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Բարձր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առաջին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ապակե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մետաղյա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տարաներով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փաթեթավորումը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մինչև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3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տարողությամբ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3343-89: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N 2-III-4.9-01-2010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հիգիենիկ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նորմատիվների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: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26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Վարունգ 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Վարունգ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օգտագործման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2-III-4,9-01-2003 (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ՌԴ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2,3,2-1078-01)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սանիտարահամաճարակային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ՙՍննդամթերքի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մասին՚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9-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Լոլիկ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Լոլիկ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օգտագործման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2-III-4,9-01-2003 (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ՌԴ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2,3,2-1078-01)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սանիտարահամաճարակային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ՙՍննդամթերքի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մասին՚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9-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28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Կանաչի խառը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Կանաչի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տարբեր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2-III-4,9-01-2003 (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ՌԴ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2,3,2-1078-01)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սանիտարահամաճարակային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ՙՍննդամթերքի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մասին՚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9-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29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Շոկոլադ 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սահմանված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բնութագրի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2-III-4.9-01-2010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հիգիենիկ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նորմատիվների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իսկ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Կարամել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Կարամելկաթնային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պոմադային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մրգային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դոնդողային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դոնդողամրգային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նշակարկանդային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գրիլյաժային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պրալինե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հավելանյութերով։Կախված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կոնֆետի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տեսակից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խոնավության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զանգվածային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մասը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>` 4-25 %-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ավել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4570-93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համարժեք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փաթեթավորումը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նրբաթիթեղի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թղթի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մեջ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չփաթաթված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հատավոր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կշռածրարված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տուփերով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խառը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տեսականիով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4570-93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համարժեք։Անվտանգությունը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N 2-III-4.9-01-2010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հիգիենիկ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նորմատիվների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իսկ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>`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րդհոդվածի</w:t>
            </w:r>
            <w:r w:rsidRPr="00760F7E"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</w:p>
          <w:p w:rsidR="00296B8B" w:rsidRPr="009D578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6B62D9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31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Վաֆլի</w:t>
            </w:r>
          </w:p>
        </w:tc>
        <w:tc>
          <w:tcPr>
            <w:tcW w:w="5988" w:type="dxa"/>
            <w:vAlign w:val="center"/>
          </w:tcPr>
          <w:p w:rsidR="00296B8B" w:rsidRPr="00D02006" w:rsidRDefault="00296B8B" w:rsidP="006B62D9">
            <w:pPr>
              <w:rPr>
                <w:rFonts w:ascii="GHEA Grapalat" w:hAnsi="GHEA Grapalat"/>
              </w:rPr>
            </w:pPr>
            <w:r w:rsidRPr="00D02006">
              <w:rPr>
                <w:rFonts w:ascii="Tahoma" w:hAnsi="Tahoma" w:cs="Tahoma"/>
                <w:sz w:val="22"/>
                <w:szCs w:val="22"/>
              </w:rPr>
              <w:t>Շոկոլադապատ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կամ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վանելինային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միջուկով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չափածրարված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և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առանց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չափածրարված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տուփերով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կամ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կշռով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։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Անվտանգությունը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`  N 2-III-4.9-01-2010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հիգիենիկ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նորմատիվների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և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“</w:t>
            </w:r>
            <w:r w:rsidRPr="00D02006">
              <w:rPr>
                <w:rFonts w:ascii="Tahoma" w:hAnsi="Tahoma" w:cs="Tahoma"/>
                <w:sz w:val="22"/>
                <w:szCs w:val="22"/>
              </w:rPr>
              <w:t>Սննդամթերքի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անվտանգության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մասին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ՀՀ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օրենքի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8-</w:t>
            </w:r>
            <w:r w:rsidRPr="00D02006">
              <w:rPr>
                <w:rFonts w:ascii="Tahoma" w:hAnsi="Tahoma" w:cs="Tahoma"/>
                <w:sz w:val="22"/>
                <w:szCs w:val="22"/>
              </w:rPr>
              <w:t>րդ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հոդվածի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պիտանելիութայն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մնացորդային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ժամկետը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ոչ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պակաս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քան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80 %</w:t>
            </w: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6B62D9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32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Թխվածքաբլիթ</w:t>
            </w:r>
          </w:p>
        </w:tc>
        <w:tc>
          <w:tcPr>
            <w:tcW w:w="5988" w:type="dxa"/>
            <w:vAlign w:val="center"/>
          </w:tcPr>
          <w:p w:rsidR="00296B8B" w:rsidRPr="00D02006" w:rsidRDefault="00296B8B" w:rsidP="006B62D9">
            <w:pPr>
              <w:rPr>
                <w:rFonts w:ascii="GHEA Grapalat" w:hAnsi="GHEA Grapalat"/>
              </w:rPr>
            </w:pPr>
            <w:r w:rsidRPr="00D02006">
              <w:rPr>
                <w:rFonts w:ascii="Tahoma" w:hAnsi="Tahoma" w:cs="Tahoma"/>
                <w:sz w:val="22"/>
                <w:szCs w:val="22"/>
              </w:rPr>
              <w:t>Գեղարվեստական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ձևավորմամբ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փխրուն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կամ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բիսկվիթային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D02006">
              <w:rPr>
                <w:rFonts w:ascii="Tahoma" w:hAnsi="Tahoma" w:cs="Tahoma"/>
                <w:sz w:val="22"/>
                <w:szCs w:val="22"/>
              </w:rPr>
              <w:t>թխվածք։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Անվտանգությունը՝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ըստ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N 2-III-4.9-01-2010 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հիգիենիկ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նորմատիվների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իսկ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մակնշումը</w:t>
            </w:r>
            <w:r w:rsidRPr="00D02006">
              <w:rPr>
                <w:rFonts w:ascii="GHEA Grapalat" w:hAnsi="GHEA Grapalat"/>
                <w:sz w:val="22"/>
                <w:szCs w:val="22"/>
              </w:rPr>
              <w:t>` “</w:t>
            </w:r>
            <w:r w:rsidRPr="00D02006">
              <w:rPr>
                <w:rFonts w:ascii="Tahoma" w:hAnsi="Tahoma" w:cs="Tahoma"/>
                <w:sz w:val="22"/>
                <w:szCs w:val="22"/>
              </w:rPr>
              <w:t>Սննդամթերքի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անվտանգության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մասին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ՀՀ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օրեն</w:t>
            </w:r>
            <w:r w:rsidRPr="00D02006">
              <w:rPr>
                <w:rFonts w:ascii="GHEA Grapalat" w:hAnsi="GHEA Grapalat"/>
                <w:sz w:val="22"/>
                <w:szCs w:val="22"/>
              </w:rPr>
              <w:softHyphen/>
            </w:r>
            <w:r w:rsidRPr="00D02006">
              <w:rPr>
                <w:rFonts w:ascii="Tahoma" w:hAnsi="Tahoma" w:cs="Tahoma"/>
                <w:sz w:val="22"/>
                <w:szCs w:val="22"/>
              </w:rPr>
              <w:t>քի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8-</w:t>
            </w:r>
            <w:r w:rsidRPr="00D02006">
              <w:rPr>
                <w:rFonts w:ascii="Tahoma" w:hAnsi="Tahoma" w:cs="Tahoma"/>
                <w:sz w:val="22"/>
                <w:szCs w:val="22"/>
              </w:rPr>
              <w:t>րդ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հոդվածի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արտասահմանյան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արտադրության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պիտանելիութայն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մնացորդային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ժամկետը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ոչ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պակաս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քան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80 %</w:t>
            </w: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33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Շաքարավազ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Սպիտակ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գույնի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սորուն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քաղցր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առանց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կողմնակի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համի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հոտի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(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ինչպես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չոր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վիճակում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այնպես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էլ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լուծույթում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):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Շաքարի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լուծույթը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պետք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է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լինի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թափանցիկ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առանց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չլուծված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նստվածքի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կողմնակի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խառնուկների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սախարոզի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զանգվածային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99,75%-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(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չոր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նյութի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վրա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հաշված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),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խոնավության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զանգվածային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0,14%-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ավել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ֆեռոխառնուկների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զանգվածային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0,0003%-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ավել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21-94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համարժեք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N 2-III-4.9-01-2010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հիգիենիկ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նորմատիվների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իսկ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«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»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Պիտանելիության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մնացորդային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ժամկետը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մատակարարման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սահմանված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ժամկետի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50%-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Աղ կերակրի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Կերակրի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բարձր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յոդացված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239-2005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Պիտանելիության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ժամկետը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արտադրման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օրվանից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12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ամիս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: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Թեյ</w:t>
            </w:r>
          </w:p>
        </w:tc>
        <w:tc>
          <w:tcPr>
            <w:tcW w:w="5988" w:type="dxa"/>
          </w:tcPr>
          <w:p w:rsidR="00296B8B" w:rsidRPr="00760F7E" w:rsidRDefault="00296B8B" w:rsidP="009D5780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Բայխաթեյ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չափածրարված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առանց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խոշոր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տերևներով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հատիկավորված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մանր։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Միանգամյա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օգտագործման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թեյի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տոպրակները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տեսակավորված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են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2, 2,5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3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փաթեթներով։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Փունջ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բարձրորակ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I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տեսակների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1937-90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1938-90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2-III-4.9-01-2010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հիգիենիկ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նորմատիվների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իսկ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`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Տուփ</w:t>
            </w:r>
          </w:p>
        </w:tc>
      </w:tr>
      <w:tr w:rsidR="00296B8B" w:rsidRPr="009575B5" w:rsidTr="006B62D9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Աղացած պղպեղ սեվ</w:t>
            </w:r>
          </w:p>
        </w:tc>
        <w:tc>
          <w:tcPr>
            <w:tcW w:w="5988" w:type="dxa"/>
            <w:vAlign w:val="center"/>
          </w:tcPr>
          <w:p w:rsidR="00296B8B" w:rsidRPr="00D02006" w:rsidRDefault="00296B8B" w:rsidP="006B62D9">
            <w:pPr>
              <w:jc w:val="both"/>
              <w:rPr>
                <w:rFonts w:ascii="GHEA Grapalat" w:hAnsi="GHEA Grapalat"/>
              </w:rPr>
            </w:pPr>
            <w:r w:rsidRPr="00D02006">
              <w:rPr>
                <w:rFonts w:ascii="Tahoma" w:hAnsi="Tahoma" w:cs="Tahoma"/>
                <w:sz w:val="22"/>
                <w:szCs w:val="22"/>
              </w:rPr>
              <w:t>Միջին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կամ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թույլ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կծվությամբ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համեմունք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աղացած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խոնավության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զանգվածային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մասը</w:t>
            </w:r>
            <w:r w:rsidRPr="00D02006">
              <w:rPr>
                <w:rFonts w:ascii="GHEA Grapalat" w:hAnsi="GHEA Grapalat"/>
                <w:sz w:val="22"/>
                <w:szCs w:val="22"/>
              </w:rPr>
              <w:t>` 10%-</w:t>
            </w:r>
            <w:r w:rsidRPr="00D02006">
              <w:rPr>
                <w:rFonts w:ascii="Tahoma" w:hAnsi="Tahoma" w:cs="Tahoma"/>
                <w:sz w:val="22"/>
                <w:szCs w:val="22"/>
              </w:rPr>
              <w:t>ից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ոչ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ավելի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մոխրի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առկայությունը</w:t>
            </w:r>
            <w:r w:rsidRPr="00D02006">
              <w:rPr>
                <w:rFonts w:ascii="GHEA Grapalat" w:hAnsi="GHEA Grapalat"/>
                <w:sz w:val="22"/>
                <w:szCs w:val="22"/>
              </w:rPr>
              <w:t>` 6%-</w:t>
            </w:r>
            <w:r w:rsidRPr="00D02006">
              <w:rPr>
                <w:rFonts w:ascii="Tahoma" w:hAnsi="Tahoma" w:cs="Tahoma"/>
                <w:sz w:val="22"/>
                <w:szCs w:val="22"/>
              </w:rPr>
              <w:t>ից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ոչ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ավել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փաթեթավորումը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` </w:t>
            </w:r>
            <w:r w:rsidRPr="00D02006">
              <w:rPr>
                <w:rFonts w:ascii="Tahoma" w:hAnsi="Tahoma" w:cs="Tahoma"/>
                <w:sz w:val="22"/>
                <w:szCs w:val="22"/>
              </w:rPr>
              <w:t>չափածրարված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0,015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կգ</w:t>
            </w:r>
            <w:r w:rsidRPr="00D02006">
              <w:rPr>
                <w:rFonts w:ascii="GHEA Grapalat" w:hAnsi="GHEA Grapalat"/>
                <w:sz w:val="22"/>
                <w:szCs w:val="22"/>
              </w:rPr>
              <w:t>-</w:t>
            </w:r>
            <w:r w:rsidRPr="00D02006">
              <w:rPr>
                <w:rFonts w:ascii="Tahoma" w:hAnsi="Tahoma" w:cs="Tahoma"/>
                <w:sz w:val="22"/>
                <w:szCs w:val="22"/>
              </w:rPr>
              <w:t>ից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մինչև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5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կգ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զանգվածներով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թղթե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կամ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ստվարաթղթե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կամ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պոլիէթիլենային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տոպրակներում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ԳՕՍՏ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29053-91</w:t>
            </w:r>
            <w:r w:rsidRPr="00D02006">
              <w:rPr>
                <w:rFonts w:ascii="Tahoma" w:hAnsi="Tahoma" w:cs="Tahoma"/>
                <w:sz w:val="22"/>
                <w:szCs w:val="22"/>
              </w:rPr>
              <w:t>։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Անվտանգությունը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և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մակնշումը՝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N 2-III-4.9-01-2010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հիգիենիկ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նորմատիվների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և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“</w:t>
            </w:r>
            <w:r w:rsidRPr="00D02006">
              <w:rPr>
                <w:rFonts w:ascii="Tahoma" w:hAnsi="Tahoma" w:cs="Tahoma"/>
                <w:sz w:val="22"/>
                <w:szCs w:val="22"/>
              </w:rPr>
              <w:t>Սննդամթերքի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անվտանգության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մասին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ՀՀ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օրենքի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8-</w:t>
            </w:r>
            <w:r w:rsidRPr="00D02006">
              <w:rPr>
                <w:rFonts w:ascii="Tahoma" w:hAnsi="Tahoma" w:cs="Tahoma"/>
                <w:sz w:val="22"/>
                <w:szCs w:val="22"/>
              </w:rPr>
              <w:t>րդ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հոդվածի</w:t>
            </w:r>
            <w:r w:rsidRPr="00D02006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DF02E2">
        <w:trPr>
          <w:gridAfter w:val="1"/>
          <w:wAfter w:w="234" w:type="dxa"/>
          <w:trHeight w:val="2537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Աղացած պղպեղ կարմիր</w:t>
            </w:r>
          </w:p>
        </w:tc>
        <w:tc>
          <w:tcPr>
            <w:tcW w:w="5988" w:type="dxa"/>
            <w:vAlign w:val="center"/>
          </w:tcPr>
          <w:p w:rsidR="00296B8B" w:rsidRPr="00D02006" w:rsidRDefault="00296B8B" w:rsidP="006B62D9">
            <w:pPr>
              <w:jc w:val="both"/>
              <w:rPr>
                <w:rFonts w:ascii="GHEA Grapalat" w:hAnsi="GHEA Grapalat"/>
              </w:rPr>
            </w:pPr>
            <w:r w:rsidRPr="00D02006">
              <w:rPr>
                <w:rFonts w:ascii="Tahoma" w:hAnsi="Tahoma" w:cs="Tahoma"/>
                <w:sz w:val="22"/>
                <w:szCs w:val="22"/>
              </w:rPr>
              <w:t>Միջին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կամ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թույլ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կծվությամբ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համեմունք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աղացած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խոնավության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զանգվածային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մասը</w:t>
            </w:r>
            <w:r w:rsidRPr="00D02006">
              <w:rPr>
                <w:rFonts w:ascii="GHEA Grapalat" w:hAnsi="GHEA Grapalat"/>
                <w:sz w:val="22"/>
                <w:szCs w:val="22"/>
              </w:rPr>
              <w:t>` 10%-</w:t>
            </w:r>
            <w:r w:rsidRPr="00D02006">
              <w:rPr>
                <w:rFonts w:ascii="Tahoma" w:hAnsi="Tahoma" w:cs="Tahoma"/>
                <w:sz w:val="22"/>
                <w:szCs w:val="22"/>
              </w:rPr>
              <w:t>ից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ոչ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ավելի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մոխրի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առկայությունը</w:t>
            </w:r>
            <w:r w:rsidRPr="00D02006">
              <w:rPr>
                <w:rFonts w:ascii="GHEA Grapalat" w:hAnsi="GHEA Grapalat"/>
                <w:sz w:val="22"/>
                <w:szCs w:val="22"/>
              </w:rPr>
              <w:t>` 9%-</w:t>
            </w:r>
            <w:r w:rsidRPr="00D02006">
              <w:rPr>
                <w:rFonts w:ascii="Tahoma" w:hAnsi="Tahoma" w:cs="Tahoma"/>
                <w:sz w:val="22"/>
                <w:szCs w:val="22"/>
              </w:rPr>
              <w:t>ից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ոչ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ավել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փաթեթավորումը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` </w:t>
            </w:r>
            <w:r w:rsidRPr="00D02006">
              <w:rPr>
                <w:rFonts w:ascii="Tahoma" w:hAnsi="Tahoma" w:cs="Tahoma"/>
                <w:sz w:val="22"/>
                <w:szCs w:val="22"/>
              </w:rPr>
              <w:t>չափածրարված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0,015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կգ</w:t>
            </w:r>
            <w:r w:rsidRPr="00D02006">
              <w:rPr>
                <w:rFonts w:ascii="GHEA Grapalat" w:hAnsi="GHEA Grapalat"/>
                <w:sz w:val="22"/>
                <w:szCs w:val="22"/>
              </w:rPr>
              <w:t>-</w:t>
            </w:r>
            <w:r w:rsidRPr="00D02006">
              <w:rPr>
                <w:rFonts w:ascii="Tahoma" w:hAnsi="Tahoma" w:cs="Tahoma"/>
                <w:sz w:val="22"/>
                <w:szCs w:val="22"/>
              </w:rPr>
              <w:t>ից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մինչև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5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կգ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զանգվածներով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թղթե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կամ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ստվարաթղթե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կամ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պոլիէթիլենային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տոպրակներում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D02006">
              <w:rPr>
                <w:rFonts w:ascii="Tahoma" w:hAnsi="Tahoma" w:cs="Tahoma"/>
                <w:sz w:val="22"/>
                <w:szCs w:val="22"/>
              </w:rPr>
              <w:t>ԳՕՍՏ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29053-91</w:t>
            </w:r>
            <w:r w:rsidRPr="00D02006">
              <w:rPr>
                <w:rFonts w:ascii="Tahoma" w:hAnsi="Tahoma" w:cs="Tahoma"/>
                <w:sz w:val="22"/>
                <w:szCs w:val="22"/>
              </w:rPr>
              <w:t>։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Անվտանգությունը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և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մակնշումը՝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N 2-III-4.9-01-2010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հիգիենիկ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նորմատիվների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և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“</w:t>
            </w:r>
            <w:r w:rsidRPr="00D02006">
              <w:rPr>
                <w:rFonts w:ascii="Tahoma" w:hAnsi="Tahoma" w:cs="Tahoma"/>
                <w:sz w:val="22"/>
                <w:szCs w:val="22"/>
              </w:rPr>
              <w:t>Սննդամթերքի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անվտանգության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մասին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ՀՀ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օրենքի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8-</w:t>
            </w:r>
            <w:r w:rsidRPr="00D02006">
              <w:rPr>
                <w:rFonts w:ascii="Tahoma" w:hAnsi="Tahoma" w:cs="Tahoma"/>
                <w:sz w:val="22"/>
                <w:szCs w:val="22"/>
              </w:rPr>
              <w:t>րդ</w:t>
            </w:r>
            <w:r w:rsidRPr="00D0200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02006">
              <w:rPr>
                <w:rFonts w:ascii="Tahoma" w:hAnsi="Tahoma" w:cs="Tahoma"/>
                <w:sz w:val="22"/>
                <w:szCs w:val="22"/>
              </w:rPr>
              <w:t>հոդվածի</w:t>
            </w:r>
            <w:r w:rsidRPr="00D02006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</w:tr>
      <w:tr w:rsidR="00296B8B" w:rsidRPr="009575B5" w:rsidTr="00DF02E2">
        <w:trPr>
          <w:gridAfter w:val="1"/>
          <w:wAfter w:w="234" w:type="dxa"/>
          <w:trHeight w:val="3527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Հյութ մրգերի</w:t>
            </w:r>
          </w:p>
        </w:tc>
        <w:tc>
          <w:tcPr>
            <w:tcW w:w="5988" w:type="dxa"/>
          </w:tcPr>
          <w:p w:rsidR="00296B8B" w:rsidRPr="00760F7E" w:rsidRDefault="00296B8B" w:rsidP="00D25575">
            <w:pPr>
              <w:pStyle w:val="Normal1"/>
              <w:jc w:val="both"/>
              <w:rPr>
                <w:rFonts w:cs="GHEA Mariam"/>
                <w:color w:val="000000"/>
                <w:lang w:val="en-US"/>
              </w:rPr>
            </w:pP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Մրգահյութեր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պատրաստված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թարմ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մրգերից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պտուղներից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պտղամսով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շաքարի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օշարակի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հավելումով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առանց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դրա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արտաքին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տեսքով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պարզ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նստվածքի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զանգվածային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0,2%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ավելի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պարզ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0,8%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ոչ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պակաս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Ռ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52184-2003,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Ռ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52185-2003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կամ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ԳՕՍՏ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Ռ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52186-2003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Անվտանգությունը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մակնշումը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`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ըստ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կառավարության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2009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.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հունիսի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26-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թիվ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744-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որոշմամբ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հաստատված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Հյութերին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և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հյութամթերքներին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ներկայացվող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պահանջների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տեխնիկական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կանոնակարգի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>”, “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Սննդամթերքի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անվտանգության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մասին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”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ՀՀ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օրենքի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8-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րդ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  <w:r w:rsidRPr="00760F7E">
              <w:rPr>
                <w:rFonts w:ascii="Tahoma" w:hAnsi="Tahoma" w:cs="Tahoma"/>
                <w:color w:val="000000"/>
                <w:sz w:val="22"/>
                <w:szCs w:val="22"/>
              </w:rPr>
              <w:t>հոդվածի։</w:t>
            </w:r>
            <w:r w:rsidRPr="00760F7E">
              <w:rPr>
                <w:rFonts w:cs="GHEA Mariam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լիտր</w:t>
            </w:r>
          </w:p>
        </w:tc>
      </w:tr>
      <w:tr w:rsidR="00296B8B" w:rsidRPr="009575B5" w:rsidTr="009D6BAA">
        <w:trPr>
          <w:gridAfter w:val="1"/>
          <w:wAfter w:w="234" w:type="dxa"/>
          <w:trHeight w:val="415"/>
        </w:trPr>
        <w:tc>
          <w:tcPr>
            <w:tcW w:w="416" w:type="dxa"/>
          </w:tcPr>
          <w:p w:rsidR="00296B8B" w:rsidRDefault="00296B8B" w:rsidP="00795590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647" w:type="dxa"/>
          </w:tcPr>
          <w:p w:rsidR="00296B8B" w:rsidRDefault="00296B8B" w:rsidP="00D25575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5988" w:type="dxa"/>
          </w:tcPr>
          <w:p w:rsidR="00296B8B" w:rsidRPr="00795590" w:rsidRDefault="00296B8B" w:rsidP="0079559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1531" w:type="dxa"/>
          </w:tcPr>
          <w:p w:rsidR="00296B8B" w:rsidRDefault="00296B8B" w:rsidP="00795590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</w:tr>
    </w:tbl>
    <w:p w:rsidR="00296B8B" w:rsidRPr="00DF02E2" w:rsidRDefault="00296B8B" w:rsidP="0072752C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Գնորդ</w:t>
      </w:r>
      <w:r w:rsidRPr="007A68A7">
        <w:rPr>
          <w:rFonts w:ascii="Sylfaen" w:hAnsi="Sylfaen" w:cs="Sylfaen"/>
          <w:sz w:val="22"/>
          <w:szCs w:val="22"/>
          <w:u w:val="single"/>
        </w:rPr>
        <w:t>ՀՀ  Շիրակի</w:t>
      </w:r>
      <w:r>
        <w:rPr>
          <w:rFonts w:ascii="Sylfaen" w:hAnsi="Sylfaen" w:cs="Sylfaen"/>
          <w:sz w:val="22"/>
          <w:szCs w:val="22"/>
          <w:u w:val="single"/>
        </w:rPr>
        <w:t xml:space="preserve"> մարզի Պեմզաշենի նախադպրոցական </w:t>
      </w:r>
    </w:p>
    <w:p w:rsidR="00296B8B" w:rsidRPr="007A68A7" w:rsidRDefault="00296B8B" w:rsidP="0072752C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Ուսումնական  հաստատությունԲանկ- &lt;&lt; ԱՇԻԲ»</w:t>
      </w:r>
    </w:p>
    <w:p w:rsidR="00296B8B" w:rsidRPr="00674E03" w:rsidRDefault="00296B8B" w:rsidP="0072752C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Հ/Հ  900202224029</w:t>
      </w:r>
    </w:p>
    <w:p w:rsidR="00296B8B" w:rsidRDefault="00296B8B" w:rsidP="0072752C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  <w:u w:val="single"/>
        </w:rPr>
      </w:pPr>
      <w:r>
        <w:rPr>
          <w:rFonts w:ascii="Sylfaen" w:hAnsi="Sylfaen" w:cs="Sylfaen"/>
          <w:sz w:val="22"/>
          <w:szCs w:val="22"/>
          <w:u w:val="single"/>
        </w:rPr>
        <w:t>ՀՎՀՀ  06107385</w:t>
      </w:r>
    </w:p>
    <w:p w:rsidR="00296B8B" w:rsidRDefault="00296B8B" w:rsidP="0072752C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  <w:u w:val="single"/>
        </w:rPr>
      </w:pPr>
      <w:r>
        <w:rPr>
          <w:rFonts w:ascii="Sylfaen" w:hAnsi="Sylfaen" w:cs="Sylfaen"/>
          <w:sz w:val="22"/>
          <w:szCs w:val="22"/>
          <w:u w:val="single"/>
        </w:rPr>
        <w:t>Պեմզաշենի Ն/Դ ուսումնական հաստատության տնօրեն  Մ Ամիրաղյան</w:t>
      </w: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ru-RU"/>
        </w:rPr>
      </w:pPr>
      <w:r>
        <w:rPr>
          <w:rFonts w:ascii="Sylfaen" w:hAnsi="Sylfaen" w:cs="Sylfaen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296B8B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ru-RU"/>
        </w:rPr>
      </w:pPr>
    </w:p>
    <w:p w:rsidR="00296B8B" w:rsidRPr="005C3E62" w:rsidRDefault="00296B8B" w:rsidP="005C3E62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</w:t>
      </w:r>
      <w:r>
        <w:rPr>
          <w:rFonts w:ascii="Sylfaen" w:hAnsi="Sylfaen" w:cs="Sylfaen"/>
          <w:sz w:val="22"/>
          <w:szCs w:val="22"/>
          <w:lang w:val="hy-AM"/>
        </w:rPr>
        <w:t>Հավելված 2</w:t>
      </w:r>
    </w:p>
    <w:p w:rsidR="00296B8B" w:rsidRPr="001D6DA4" w:rsidRDefault="00296B8B" w:rsidP="00795590">
      <w:pPr>
        <w:spacing w:line="360" w:lineRule="auto"/>
        <w:jc w:val="righ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&lt;&lt;ԳԱԿ- ՇՀԱՊՁԲ – 11/</w:t>
      </w:r>
      <w:r>
        <w:rPr>
          <w:rFonts w:ascii="Sylfaen" w:hAnsi="Sylfaen"/>
        </w:rPr>
        <w:t>2</w:t>
      </w:r>
      <w:r w:rsidRPr="001D6DA4">
        <w:rPr>
          <w:rFonts w:ascii="Sylfaen" w:hAnsi="Sylfaen"/>
          <w:lang w:val="hy-AM"/>
        </w:rPr>
        <w:t>&gt;&gt;ծածկագրով</w:t>
      </w:r>
    </w:p>
    <w:p w:rsidR="00296B8B" w:rsidRPr="001D6DA4" w:rsidRDefault="00296B8B" w:rsidP="00795590">
      <w:pPr>
        <w:spacing w:line="360" w:lineRule="auto"/>
        <w:jc w:val="right"/>
        <w:rPr>
          <w:rFonts w:ascii="Sylfaen" w:hAnsi="Sylfaen"/>
          <w:lang w:val="hy-AM"/>
        </w:rPr>
      </w:pPr>
      <w:r w:rsidRPr="001D6DA4">
        <w:rPr>
          <w:rFonts w:ascii="Sylfaen" w:hAnsi="Sylfaen"/>
          <w:lang w:val="hy-AM"/>
        </w:rPr>
        <w:t>ընթացակարգի  հրավերի</w:t>
      </w:r>
    </w:p>
    <w:p w:rsidR="00296B8B" w:rsidRPr="001D6DA4" w:rsidRDefault="00296B8B" w:rsidP="00795590">
      <w:pPr>
        <w:spacing w:line="360" w:lineRule="auto"/>
        <w:jc w:val="right"/>
        <w:rPr>
          <w:rFonts w:ascii="Sylfaen" w:hAnsi="Sylfaen"/>
          <w:lang w:val="hy-AM"/>
        </w:rPr>
      </w:pPr>
      <w:r w:rsidRPr="001D6DA4">
        <w:rPr>
          <w:rFonts w:ascii="Sylfaen" w:hAnsi="Sylfaen"/>
          <w:lang w:val="hy-AM"/>
        </w:rPr>
        <w:t xml:space="preserve">                                                         </w:t>
      </w:r>
      <w:r>
        <w:rPr>
          <w:rFonts w:ascii="Sylfaen" w:hAnsi="Sylfaen"/>
          <w:lang w:val="hy-AM"/>
        </w:rPr>
        <w:t xml:space="preserve">                            ՇՄՊ</w:t>
      </w:r>
      <w:r>
        <w:rPr>
          <w:rFonts w:ascii="Sylfaen" w:hAnsi="Sylfaen"/>
        </w:rPr>
        <w:t>Ն/ԴՈՒՀ</w:t>
      </w:r>
      <w:r>
        <w:rPr>
          <w:rFonts w:ascii="Sylfaen" w:hAnsi="Sylfaen"/>
          <w:lang w:val="hy-AM"/>
        </w:rPr>
        <w:t>- ՇՀԱՊՁԲ-11/2</w:t>
      </w:r>
      <w:r w:rsidRPr="001D6DA4">
        <w:rPr>
          <w:rFonts w:ascii="Sylfaen" w:hAnsi="Sylfaen"/>
          <w:lang w:val="hy-AM"/>
        </w:rPr>
        <w:t xml:space="preserve"> ծածկագրով</w:t>
      </w:r>
    </w:p>
    <w:p w:rsidR="00296B8B" w:rsidRDefault="00296B8B" w:rsidP="00795590">
      <w:pPr>
        <w:spacing w:line="360" w:lineRule="auto"/>
        <w:jc w:val="right"/>
        <w:rPr>
          <w:rFonts w:ascii="Sylfaen" w:hAnsi="Sylfaen"/>
        </w:rPr>
      </w:pPr>
      <w:r>
        <w:rPr>
          <w:rFonts w:ascii="Sylfaen" w:hAnsi="Sylfaen"/>
        </w:rPr>
        <w:t>մրցութային հանձնաժողովին</w:t>
      </w:r>
    </w:p>
    <w:p w:rsidR="00296B8B" w:rsidRPr="00861791" w:rsidRDefault="00296B8B" w:rsidP="0072752C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hy-AM"/>
        </w:rPr>
      </w:pPr>
    </w:p>
    <w:p w:rsidR="00296B8B" w:rsidRDefault="00296B8B" w:rsidP="0072752C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ԳՆՄԱՆ    ԺԱՄԱՆԱԿԱՑՈՒՅՑ</w:t>
      </w:r>
    </w:p>
    <w:tbl>
      <w:tblPr>
        <w:tblW w:w="11340" w:type="dxa"/>
        <w:tblInd w:w="-432" w:type="dxa"/>
        <w:tblLayout w:type="fixed"/>
        <w:tblLook w:val="0000"/>
      </w:tblPr>
      <w:tblGrid>
        <w:gridCol w:w="540"/>
        <w:gridCol w:w="2127"/>
        <w:gridCol w:w="1275"/>
        <w:gridCol w:w="1098"/>
        <w:gridCol w:w="1260"/>
        <w:gridCol w:w="1260"/>
        <w:gridCol w:w="1260"/>
        <w:gridCol w:w="1260"/>
        <w:gridCol w:w="1260"/>
      </w:tblGrid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9575B5" w:rsidRDefault="00296B8B" w:rsidP="006B62D9">
            <w:pPr>
              <w:spacing w:line="360" w:lineRule="auto"/>
              <w:jc w:val="center"/>
              <w:rPr>
                <w:rFonts w:ascii="Sylfaen" w:hAnsi="Sylfaen"/>
                <w:i/>
              </w:rPr>
            </w:pPr>
            <w:r w:rsidRPr="009575B5">
              <w:rPr>
                <w:rFonts w:ascii="Sylfaen" w:hAnsi="Sylfaen"/>
              </w:rPr>
              <w:t>N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9575B5" w:rsidRDefault="00296B8B" w:rsidP="006B62D9">
            <w:pPr>
              <w:spacing w:line="360" w:lineRule="auto"/>
              <w:jc w:val="center"/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Ապրանքի անվանումը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95590">
              <w:rPr>
                <w:rFonts w:ascii="Sylfaen" w:hAnsi="Sylfaen" w:cs="Sylfaen"/>
                <w:sz w:val="20"/>
                <w:szCs w:val="20"/>
                <w:lang w:val="hy-AM"/>
              </w:rPr>
              <w:t>Միավորի գինը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9575B5" w:rsidRDefault="00296B8B" w:rsidP="003A3DFF">
            <w:pPr>
              <w:spacing w:line="360" w:lineRule="auto"/>
              <w:jc w:val="center"/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չ/մ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95590">
              <w:rPr>
                <w:rFonts w:ascii="Sylfaen" w:hAnsi="Sylfaen" w:cs="Sylfaen"/>
                <w:sz w:val="20"/>
                <w:szCs w:val="20"/>
              </w:rPr>
              <w:t>1-</w:t>
            </w:r>
            <w:r w:rsidRPr="00795590">
              <w:rPr>
                <w:rFonts w:ascii="Sylfaen" w:hAnsi="Sylfaen" w:cs="Sylfaen"/>
                <w:sz w:val="20"/>
                <w:szCs w:val="20"/>
                <w:lang w:val="hy-AM"/>
              </w:rPr>
              <w:t>ին եռամսյակ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95590">
              <w:rPr>
                <w:rFonts w:ascii="Sylfaen" w:hAnsi="Sylfaen" w:cs="Sylfaen"/>
                <w:sz w:val="20"/>
                <w:szCs w:val="20"/>
              </w:rPr>
              <w:t>2-</w:t>
            </w:r>
            <w:r w:rsidRPr="00795590">
              <w:rPr>
                <w:rFonts w:ascii="Sylfaen" w:hAnsi="Sylfaen" w:cs="Sylfaen"/>
                <w:sz w:val="20"/>
                <w:szCs w:val="20"/>
                <w:lang w:val="hy-AM"/>
              </w:rPr>
              <w:t>րդ եռամսյակ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95590">
              <w:rPr>
                <w:rFonts w:ascii="Sylfaen" w:hAnsi="Sylfaen" w:cs="Sylfaen"/>
                <w:sz w:val="20"/>
                <w:szCs w:val="20"/>
              </w:rPr>
              <w:t>3-</w:t>
            </w:r>
            <w:r w:rsidRPr="00795590">
              <w:rPr>
                <w:rFonts w:ascii="Sylfaen" w:hAnsi="Sylfaen" w:cs="Sylfaen"/>
                <w:sz w:val="20"/>
                <w:szCs w:val="20"/>
                <w:lang w:val="hy-AM"/>
              </w:rPr>
              <w:t>րդ եռամսյակ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95590">
              <w:rPr>
                <w:rFonts w:ascii="Sylfaen" w:hAnsi="Sylfaen" w:cs="Sylfaen"/>
                <w:sz w:val="20"/>
                <w:szCs w:val="20"/>
              </w:rPr>
              <w:t>4-</w:t>
            </w:r>
            <w:r w:rsidRPr="00795590">
              <w:rPr>
                <w:rFonts w:ascii="Sylfaen" w:hAnsi="Sylfaen" w:cs="Sylfaen"/>
                <w:sz w:val="20"/>
                <w:szCs w:val="20"/>
                <w:lang w:val="hy-AM"/>
              </w:rPr>
              <w:t>րդ եռամսյակ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95590">
              <w:rPr>
                <w:rFonts w:ascii="Sylfaen" w:hAnsi="Sylfaen" w:cs="Sylfaen"/>
                <w:sz w:val="20"/>
                <w:szCs w:val="20"/>
                <w:lang w:val="hy-AM"/>
              </w:rPr>
              <w:t>ընդամենը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795590"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spacing w:line="360" w:lineRule="auto"/>
              <w:jc w:val="both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</w:rPr>
              <w:t>Հաց մատնաքաշ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DE300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747.0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1935.0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Պանիր լոռի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կգ</w:t>
            </w:r>
          </w:p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296B8B" w:rsidRPr="00795590" w:rsidRDefault="00296B8B" w:rsidP="003A3DFF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E30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  <w:r>
              <w:t>23.4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64.6</w:t>
            </w:r>
          </w:p>
        </w:tc>
      </w:tr>
      <w:tr w:rsidR="00296B8B" w:rsidTr="00D8524F">
        <w:trPr>
          <w:trHeight w:val="47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95590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կարագ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</w:p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15A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  <w:r>
              <w:t>188.0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205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95590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յոգուրդ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</w:rPr>
              <w:t>հատ</w:t>
            </w:r>
          </w:p>
          <w:p w:rsidR="00296B8B" w:rsidRPr="00795590" w:rsidRDefault="00296B8B" w:rsidP="00D8524F">
            <w:pPr>
              <w:spacing w:line="360" w:lineRule="auto"/>
              <w:rPr>
                <w:rFonts w:ascii="Sylfaen" w:hAnsi="Sylfaen"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15A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  <w:r>
              <w:t>840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2760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95590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ձու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</w:rPr>
              <w:t>Հատ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15A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  <w:r>
              <w:t>2760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2760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296B8B" w:rsidRPr="00795590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795590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Խտացրած կաթ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տուփ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15A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E300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128.0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  <w:r>
              <w:t>96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312</w:t>
            </w:r>
          </w:p>
        </w:tc>
      </w:tr>
      <w:tr w:rsidR="00296B8B" w:rsidTr="00D8524F">
        <w:trPr>
          <w:trHeight w:val="55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թթվասեր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15A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32.4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  <w:r>
              <w:t>28.8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92.4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296B8B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296B8B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Մսի պահածո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տուփ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15A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144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>
              <w:t>148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488</w:t>
            </w:r>
          </w:p>
        </w:tc>
      </w:tr>
      <w:tr w:rsidR="00296B8B" w:rsidTr="00D8524F">
        <w:trPr>
          <w:trHeight w:val="64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Հավի բուդ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15A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61.3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>
              <w:t>46.8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162.1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Տավարի աղացած միս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>
              <w:t>48.0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138.0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Երշիկ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26.4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  <w:r>
              <w:t>28.8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86.4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Նրբերշիկ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85F14">
            <w:r w:rsidRPr="00BC4A6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74.4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52.8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  <w:r>
              <w:t>45.6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172.8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Ձեթ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լիտր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19.0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66.0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Խնձոր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216.0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510.0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Բանան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498.0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Մակարոն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52.0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179.0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Բրինձ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52.0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172.0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Հնդկացորեն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99.0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Ոլոռ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84.6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Ոսպ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53D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23.4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67.4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Կարտոֆիլ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290.0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930.0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Կաղամբ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252.0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Սոխ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41.0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Գազար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27.0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Տոմատի մածուկ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40.0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Վարունգ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Լոլիկ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28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Կանաչի խառը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29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Շոկոլադ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36.0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120.0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Կարամել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53D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53D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28.8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87.6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Վաֆլի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63.0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Թխվածքաբլիթ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63.0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Շաքարավազ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385.0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Աղ կերակրի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50.0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Թեյ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Տուփ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41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Աղացած պղպեղ սեվ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53DB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0.8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0.6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06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Աղացած պղպեղ կարմիր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7.5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Հյութ մրգերի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>
            <w:r w:rsidRPr="009926A4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լիտր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562.0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510.0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482.0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E465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1554.0</w:t>
            </w:r>
          </w:p>
        </w:tc>
      </w:tr>
      <w:tr w:rsidR="00296B8B" w:rsidTr="00D85F1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6B62D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E4659F" w:rsidRDefault="00296B8B"/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spacing w:line="360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BE22D0" w:rsidRDefault="00296B8B" w:rsidP="007955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A92100" w:rsidRDefault="00296B8B" w:rsidP="00D2557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</w:tr>
    </w:tbl>
    <w:p w:rsidR="00296B8B" w:rsidRDefault="00296B8B" w:rsidP="00795590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</w:p>
    <w:p w:rsidR="00296B8B" w:rsidRPr="0052795B" w:rsidRDefault="00296B8B" w:rsidP="00795590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Գնորդ</w:t>
      </w:r>
    </w:p>
    <w:p w:rsidR="00296B8B" w:rsidRPr="00674E03" w:rsidRDefault="00296B8B" w:rsidP="00795590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 w:rsidRPr="007A68A7">
        <w:rPr>
          <w:rFonts w:ascii="Sylfaen" w:hAnsi="Sylfaen" w:cs="Sylfaen"/>
          <w:sz w:val="22"/>
          <w:szCs w:val="22"/>
          <w:u w:val="single"/>
        </w:rPr>
        <w:t>ՀՀ  Շիրակի</w:t>
      </w:r>
      <w:r>
        <w:rPr>
          <w:rFonts w:ascii="Sylfaen" w:hAnsi="Sylfaen" w:cs="Sylfaen"/>
          <w:sz w:val="22"/>
          <w:szCs w:val="22"/>
          <w:u w:val="single"/>
        </w:rPr>
        <w:t xml:space="preserve"> մարզի Պեմզաշենի Ն/Դ ուսումնմական հաստատություն</w:t>
      </w:r>
    </w:p>
    <w:p w:rsidR="00296B8B" w:rsidRPr="007A68A7" w:rsidRDefault="00296B8B" w:rsidP="00795590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Բանկ- &lt;&lt; ԱՇԻԲ</w:t>
      </w:r>
      <w:r w:rsidRPr="007A68A7">
        <w:rPr>
          <w:rFonts w:ascii="Sylfaen" w:hAnsi="Sylfaen" w:cs="Sylfaen"/>
          <w:sz w:val="22"/>
          <w:szCs w:val="22"/>
          <w:u w:val="single"/>
        </w:rPr>
        <w:t>&gt;&gt;</w:t>
      </w:r>
    </w:p>
    <w:p w:rsidR="00296B8B" w:rsidRPr="00674E03" w:rsidRDefault="00296B8B" w:rsidP="00795590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Հ/Հ  900202224029</w:t>
      </w:r>
    </w:p>
    <w:p w:rsidR="00296B8B" w:rsidRDefault="00296B8B" w:rsidP="00795590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ՀՎՀՀ  06107385</w:t>
      </w:r>
    </w:p>
    <w:p w:rsidR="00296B8B" w:rsidRPr="00795590" w:rsidRDefault="00296B8B" w:rsidP="00795590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Պեմզաշենի Ն/Դ հիմնարկի տնօրեն Մ Ամիրաղյան</w:t>
      </w:r>
    </w:p>
    <w:p w:rsidR="00296B8B" w:rsidRDefault="00296B8B"/>
    <w:p w:rsidR="00296B8B" w:rsidRDefault="00296B8B"/>
    <w:p w:rsidR="00296B8B" w:rsidRDefault="00296B8B" w:rsidP="0072752C">
      <w:pPr>
        <w:autoSpaceDE w:val="0"/>
        <w:autoSpaceDN w:val="0"/>
        <w:adjustRightInd w:val="0"/>
        <w:spacing w:after="200" w:line="276" w:lineRule="auto"/>
        <w:jc w:val="right"/>
        <w:rPr>
          <w:rFonts w:ascii="Sylfaen" w:hAnsi="Sylfaen" w:cs="Sylfaen"/>
        </w:rPr>
      </w:pPr>
    </w:p>
    <w:p w:rsidR="00296B8B" w:rsidRPr="00F84E9F" w:rsidRDefault="00296B8B" w:rsidP="008305CE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</w:rPr>
      </w:pPr>
      <w:r>
        <w:rPr>
          <w:rFonts w:ascii="Sylfaen" w:hAnsi="Sylfaen" w:cs="Sylfaen"/>
        </w:rPr>
        <w:t xml:space="preserve">                                                                                                                                             </w:t>
      </w:r>
      <w:r w:rsidRPr="000F2B02">
        <w:rPr>
          <w:rFonts w:ascii="Sylfaen" w:hAnsi="Sylfaen" w:cs="Sylfaen"/>
          <w:lang w:val="hy-AM"/>
        </w:rPr>
        <w:t>Հավելված  3</w:t>
      </w:r>
    </w:p>
    <w:p w:rsidR="00296B8B" w:rsidRDefault="00296B8B" w:rsidP="00795590">
      <w:pPr>
        <w:spacing w:line="360" w:lineRule="auto"/>
        <w:jc w:val="right"/>
        <w:rPr>
          <w:rFonts w:ascii="Sylfaen" w:hAnsi="Sylfaen"/>
        </w:rPr>
      </w:pPr>
      <w:r>
        <w:rPr>
          <w:rFonts w:ascii="Sylfaen" w:hAnsi="Sylfaen"/>
        </w:rPr>
        <w:t>&lt;&lt;ԳԱԿ- ՇՀԱՊՁԲ – 11/13&gt;&gt;ծածկագրով</w:t>
      </w:r>
    </w:p>
    <w:p w:rsidR="00296B8B" w:rsidRDefault="00296B8B" w:rsidP="00795590">
      <w:pPr>
        <w:spacing w:line="360" w:lineRule="auto"/>
        <w:jc w:val="right"/>
        <w:rPr>
          <w:rFonts w:ascii="Sylfaen" w:hAnsi="Sylfaen"/>
        </w:rPr>
      </w:pPr>
      <w:r>
        <w:rPr>
          <w:rFonts w:ascii="Sylfaen" w:hAnsi="Sylfaen"/>
        </w:rPr>
        <w:t>ընթացակարգի  հրավերի</w:t>
      </w:r>
    </w:p>
    <w:p w:rsidR="00296B8B" w:rsidRDefault="00296B8B" w:rsidP="00795590">
      <w:pPr>
        <w:spacing w:line="360" w:lineRule="auto"/>
        <w:jc w:val="right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ՇՄՊԳ- ՇՀԱՊՁԲ-11/13 ծածկագրով</w:t>
      </w:r>
    </w:p>
    <w:p w:rsidR="00296B8B" w:rsidRDefault="00296B8B" w:rsidP="00795590">
      <w:pPr>
        <w:spacing w:line="360" w:lineRule="auto"/>
        <w:jc w:val="right"/>
        <w:rPr>
          <w:rFonts w:ascii="Sylfaen" w:hAnsi="Sylfaen"/>
        </w:rPr>
      </w:pPr>
      <w:r>
        <w:rPr>
          <w:rFonts w:ascii="Sylfaen" w:hAnsi="Sylfaen"/>
        </w:rPr>
        <w:t>մրցութային հանձնաժողովին</w:t>
      </w:r>
    </w:p>
    <w:p w:rsidR="00296B8B" w:rsidRPr="003474FB" w:rsidRDefault="00296B8B" w:rsidP="0072752C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sz w:val="22"/>
          <w:szCs w:val="22"/>
          <w:lang w:val="hy-AM"/>
        </w:rPr>
      </w:pPr>
    </w:p>
    <w:p w:rsidR="00296B8B" w:rsidRPr="000F2B02" w:rsidRDefault="00296B8B" w:rsidP="0072752C">
      <w:pPr>
        <w:autoSpaceDE w:val="0"/>
        <w:autoSpaceDN w:val="0"/>
        <w:adjustRightInd w:val="0"/>
        <w:spacing w:after="200" w:line="276" w:lineRule="auto"/>
        <w:jc w:val="center"/>
        <w:rPr>
          <w:rFonts w:ascii="Sylfaen" w:hAnsi="Sylfaen" w:cs="Sylfaen"/>
          <w:lang w:val="hy-AM"/>
        </w:rPr>
      </w:pPr>
      <w:r w:rsidRPr="000F2B02">
        <w:rPr>
          <w:rFonts w:ascii="Sylfaen" w:hAnsi="Sylfaen" w:cs="Sylfaen"/>
          <w:lang w:val="hy-AM"/>
        </w:rPr>
        <w:t>ՎՃԱՐՄԱՆ  ԺԱՄԱՆԱԿԱՑՈՒՅՑ</w:t>
      </w:r>
    </w:p>
    <w:p w:rsidR="00296B8B" w:rsidRPr="003474FB" w:rsidRDefault="00296B8B" w:rsidP="0072752C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296B8B" w:rsidRPr="003474FB" w:rsidRDefault="00296B8B" w:rsidP="0072752C">
      <w:pPr>
        <w:tabs>
          <w:tab w:val="left" w:pos="7346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  <w:lang w:val="hy-AM"/>
        </w:rPr>
      </w:pPr>
      <w:r w:rsidRPr="003474FB">
        <w:rPr>
          <w:rFonts w:ascii="Sylfaen" w:hAnsi="Sylfaen" w:cs="Sylfaen"/>
          <w:sz w:val="22"/>
          <w:szCs w:val="22"/>
          <w:lang w:val="hy-AM"/>
        </w:rPr>
        <w:tab/>
      </w:r>
    </w:p>
    <w:tbl>
      <w:tblPr>
        <w:tblW w:w="11088" w:type="dxa"/>
        <w:tblInd w:w="-252" w:type="dxa"/>
        <w:tblLayout w:type="fixed"/>
        <w:tblLook w:val="0000"/>
      </w:tblPr>
      <w:tblGrid>
        <w:gridCol w:w="540"/>
        <w:gridCol w:w="2354"/>
        <w:gridCol w:w="1577"/>
        <w:gridCol w:w="1418"/>
        <w:gridCol w:w="2058"/>
        <w:gridCol w:w="1344"/>
        <w:gridCol w:w="1797"/>
      </w:tblGrid>
      <w:tr w:rsidR="00296B8B" w:rsidTr="00792A4B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2A4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9575B5" w:rsidRDefault="00296B8B" w:rsidP="003A3DFF">
            <w:pPr>
              <w:spacing w:line="360" w:lineRule="auto"/>
              <w:jc w:val="center"/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Ապրանքի անվանումը</w:t>
            </w:r>
          </w:p>
        </w:tc>
        <w:tc>
          <w:tcPr>
            <w:tcW w:w="8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Ֆինանսական    գումարը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2014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  Պեմզաշենի  Ն/Դ հիմնարկի  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բյուջեի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միջոցների հաշվին</w:t>
            </w:r>
          </w:p>
        </w:tc>
      </w:tr>
      <w:tr w:rsidR="00296B8B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spacing w:line="360" w:lineRule="auto"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B02">
              <w:rPr>
                <w:rFonts w:ascii="Sylfaen" w:hAnsi="Sylfaen" w:cs="Sylfaen"/>
              </w:rPr>
              <w:t>1-</w:t>
            </w:r>
            <w:r w:rsidRPr="000F2B02">
              <w:rPr>
                <w:rFonts w:ascii="Sylfaen" w:hAnsi="Sylfaen" w:cs="Sylfaen"/>
                <w:lang w:val="hy-AM"/>
              </w:rPr>
              <w:t>ին եռամսյակ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B02">
              <w:rPr>
                <w:rFonts w:ascii="Sylfaen" w:hAnsi="Sylfaen" w:cs="Sylfaen"/>
              </w:rPr>
              <w:t>2-</w:t>
            </w:r>
            <w:r w:rsidRPr="000F2B02">
              <w:rPr>
                <w:rFonts w:ascii="Sylfaen" w:hAnsi="Sylfaen" w:cs="Sylfaen"/>
                <w:lang w:val="hy-AM"/>
              </w:rPr>
              <w:t>րդ եռամսյակ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</w:rPr>
            </w:pPr>
            <w:r w:rsidRPr="000F2B02">
              <w:rPr>
                <w:rFonts w:ascii="Sylfaen" w:hAnsi="Sylfaen" w:cs="Sylfaen"/>
              </w:rPr>
              <w:t>3-</w:t>
            </w:r>
            <w:r>
              <w:rPr>
                <w:rFonts w:ascii="Sylfaen" w:hAnsi="Sylfaen" w:cs="Sylfaen"/>
              </w:rPr>
              <w:t>րդ</w:t>
            </w:r>
          </w:p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B02">
              <w:rPr>
                <w:rFonts w:ascii="Sylfaen" w:hAnsi="Sylfaen" w:cs="Sylfaen"/>
                <w:lang w:val="hy-AM"/>
              </w:rPr>
              <w:t>եռամսյակ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B02">
              <w:rPr>
                <w:rFonts w:ascii="Sylfaen" w:hAnsi="Sylfaen" w:cs="Sylfaen"/>
              </w:rPr>
              <w:t>4-</w:t>
            </w:r>
            <w:r w:rsidRPr="000F2B02">
              <w:rPr>
                <w:rFonts w:ascii="Sylfaen" w:hAnsi="Sylfaen" w:cs="Sylfaen"/>
                <w:lang w:val="hy-AM"/>
              </w:rPr>
              <w:t>րդ եռամսյակ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0F2B02">
              <w:rPr>
                <w:rFonts w:ascii="Sylfaen" w:hAnsi="Sylfaen" w:cs="Sylfaen"/>
                <w:lang w:val="hy-AM"/>
              </w:rPr>
              <w:t>ընդամենը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1E616E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1E616E">
            <w:pPr>
              <w:spacing w:line="360" w:lineRule="auto"/>
              <w:jc w:val="both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</w:rPr>
              <w:t>Հաց մատնաքաշ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38.60%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30.7%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30.7%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100%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1E616E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Պանիր լոռի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jc w:val="center"/>
            </w:pPr>
            <w:r>
              <w:t>33.44%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30.34%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36.23%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100%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1E616E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կարագ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39.36%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30.32%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30.32%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100%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յոգուրդ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39.12%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30.44%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3B0069" w:rsidRDefault="00296B8B" w:rsidP="00E4659F">
            <w:pPr>
              <w:jc w:val="center"/>
              <w:rPr>
                <w:b/>
              </w:rPr>
            </w:pPr>
            <w:r w:rsidRPr="003B0069">
              <w:rPr>
                <w:b/>
              </w:rPr>
              <w:t>30.44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ձու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39.12%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30.44%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3B0069" w:rsidRDefault="00296B8B" w:rsidP="00E4659F">
            <w:pPr>
              <w:jc w:val="center"/>
              <w:rPr>
                <w:b/>
              </w:rPr>
            </w:pPr>
            <w:r w:rsidRPr="003B0069">
              <w:rPr>
                <w:b/>
              </w:rPr>
              <w:t>30.44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506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Խտացրած կաթ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41.3%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28.20%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3B0069" w:rsidRDefault="00296B8B" w:rsidP="00E4659F">
            <w:pPr>
              <w:jc w:val="center"/>
              <w:rPr>
                <w:b/>
              </w:rPr>
            </w:pPr>
            <w:r w:rsidRPr="003B0069">
              <w:rPr>
                <w:b/>
              </w:rPr>
              <w:t>30.77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թթվասեր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33.77%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35.06%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3B0069" w:rsidRDefault="00296B8B" w:rsidP="00E4659F">
            <w:pPr>
              <w:jc w:val="center"/>
              <w:rPr>
                <w:b/>
              </w:rPr>
            </w:pPr>
            <w:r w:rsidRPr="003B0069">
              <w:rPr>
                <w:b/>
              </w:rPr>
              <w:t>31.17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  <w:p w:rsidR="00296B8B" w:rsidRPr="00795590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Մսի պահածո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40.16%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29.51%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3B0069" w:rsidRDefault="00296B8B" w:rsidP="00E4659F">
            <w:pPr>
              <w:jc w:val="center"/>
              <w:rPr>
                <w:b/>
              </w:rPr>
            </w:pPr>
            <w:r w:rsidRPr="003B0069">
              <w:rPr>
                <w:b/>
              </w:rPr>
              <w:t>30.33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Հավի բուդ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37.82%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33.31%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3B0069" w:rsidRDefault="00296B8B" w:rsidP="00E4659F">
            <w:pPr>
              <w:jc w:val="center"/>
              <w:rPr>
                <w:b/>
              </w:rPr>
            </w:pPr>
            <w:r w:rsidRPr="003B0069">
              <w:rPr>
                <w:b/>
              </w:rPr>
              <w:t>28.87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Տավարի աղացած միս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34.79%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30.43%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3B0069" w:rsidRDefault="00296B8B" w:rsidP="00E4659F">
            <w:pPr>
              <w:jc w:val="center"/>
              <w:rPr>
                <w:b/>
              </w:rPr>
            </w:pPr>
            <w:r w:rsidRPr="003B0069">
              <w:rPr>
                <w:b/>
              </w:rPr>
              <w:t>34.78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Երշիկ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36.11%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30.56%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DD31B2" w:rsidRDefault="00296B8B" w:rsidP="00E4659F">
            <w:pPr>
              <w:jc w:val="center"/>
              <w:rPr>
                <w:b/>
              </w:rPr>
            </w:pPr>
            <w:r w:rsidRPr="00DD31B2">
              <w:rPr>
                <w:b/>
              </w:rPr>
              <w:t>33.33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795590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Նրբերշիկ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43.05%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30.56%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DD31B2" w:rsidRDefault="00296B8B" w:rsidP="00E4659F">
            <w:pPr>
              <w:jc w:val="center"/>
              <w:rPr>
                <w:b/>
              </w:rPr>
            </w:pPr>
            <w:r w:rsidRPr="00DD31B2">
              <w:rPr>
                <w:b/>
              </w:rPr>
              <w:t>26.39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Ձեթ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6D376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39.39%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31.82%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DD31B2" w:rsidRDefault="00296B8B" w:rsidP="00E4659F">
            <w:pPr>
              <w:jc w:val="center"/>
              <w:rPr>
                <w:b/>
              </w:rPr>
            </w:pPr>
            <w:r w:rsidRPr="00DD31B2">
              <w:rPr>
                <w:b/>
              </w:rPr>
              <w:t>28.79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Խնձոր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42.35%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28.24%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DD31B2" w:rsidRDefault="00296B8B" w:rsidP="00E4659F">
            <w:pPr>
              <w:jc w:val="center"/>
              <w:rPr>
                <w:b/>
              </w:rPr>
            </w:pPr>
            <w:r w:rsidRPr="00DD31B2">
              <w:rPr>
                <w:b/>
              </w:rPr>
              <w:t>29.41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Բանան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40.96%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28.92%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t>30.12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Մակարոն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43.02%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27.93%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t>29.05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Բրինձ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37.79%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31.98%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t>30.23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Հնդկացորեն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42.42%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30.30%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t>27.28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Ոլոռ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36.18%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31.91%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t>31.91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Ոսպ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42.73%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34.72%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t>22.55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86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Կարտոֆիլ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BA3A7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38.71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30.11   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31.18 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Կաղամբ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35.72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30.95  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33.33 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Սոխ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39.03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29.27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31.70 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BA3A7F">
        <w:trPr>
          <w:trHeight w:val="426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Գազար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44.44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29.63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25.93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Տոմատի մածուկ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40.0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 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Վարունգ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45.0 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tabs>
                <w:tab w:val="center" w:pos="564"/>
                <w:tab w:val="right" w:pos="1128"/>
              </w:tabs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25.0 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ab/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27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Լոլիկ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45.0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25.0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Կանաչի խառը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40.0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Շոկոլադ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40.0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Կարամել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38.36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28.77 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32.87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584E60">
        <w:trPr>
          <w:trHeight w:val="249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Վաֆլի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tabs>
                <w:tab w:val="center" w:pos="680"/>
                <w:tab w:val="right" w:pos="1361"/>
              </w:tabs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33.33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28.57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38.10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Թխվածքաբլիթ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tabs>
                <w:tab w:val="center" w:pos="601"/>
                <w:tab w:val="right" w:pos="1202"/>
              </w:tabs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34.92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ab/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26.98 </w:t>
            </w:r>
            <w:r w:rsidRPr="001D1DA3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38.10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Շաքարավազ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39.22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31.17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31.17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Աղ կերակրի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40.0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Թեյ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39.03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31.70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29.27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Աղացած պղպեղ սեվ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40.0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30.0 </w:t>
            </w:r>
            <w:r w:rsidRPr="00181FE0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Աղացած պղպեղ կարմիր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33.34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33.33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33.33 </w:t>
            </w:r>
            <w:r w:rsidRPr="00CE693B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Հյութ մրգերի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BA3A7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36.16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32.82 </w:t>
            </w:r>
            <w:r w:rsidRPr="006B70CF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31.02 </w:t>
            </w:r>
            <w:r w:rsidRPr="00CE693B"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  <w:r w:rsidRPr="00F90083">
              <w:rPr>
                <w:rFonts w:ascii="Calibri" w:hAnsi="Calibri" w:cs="Calibri"/>
                <w:b/>
                <w:sz w:val="28"/>
                <w:szCs w:val="28"/>
              </w:rPr>
              <w:t>100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%</w:t>
            </w: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E4659F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E4659F">
            <w:pPr>
              <w:jc w:val="center"/>
            </w:pP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1E616E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F90083" w:rsidRDefault="00296B8B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1E616E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F90083" w:rsidRDefault="00296B8B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1E616E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F90083" w:rsidRDefault="00296B8B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1E616E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F90083" w:rsidRDefault="00296B8B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1E616E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F90083" w:rsidRDefault="00296B8B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1E616E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F90083" w:rsidRDefault="00296B8B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296B8B" w:rsidRPr="000F2B02" w:rsidTr="001E616E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3A3D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1E616E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6B8B" w:rsidRPr="000F2B02" w:rsidRDefault="00296B8B" w:rsidP="00D25575">
            <w:pPr>
              <w:tabs>
                <w:tab w:val="left" w:pos="7346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Default="00296B8B" w:rsidP="00795590">
            <w:pPr>
              <w:jc w:val="center"/>
            </w:pPr>
          </w:p>
        </w:tc>
        <w:tc>
          <w:tcPr>
            <w:tcW w:w="1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B8B" w:rsidRPr="00F90083" w:rsidRDefault="00296B8B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</w:tbl>
    <w:p w:rsidR="00296B8B" w:rsidRDefault="00296B8B" w:rsidP="0072752C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</w:p>
    <w:p w:rsidR="00296B8B" w:rsidRDefault="00296B8B" w:rsidP="0072752C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</w:p>
    <w:p w:rsidR="00296B8B" w:rsidRDefault="00296B8B" w:rsidP="00795590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Գնորդ</w:t>
      </w:r>
    </w:p>
    <w:p w:rsidR="00296B8B" w:rsidRPr="00674E03" w:rsidRDefault="00296B8B" w:rsidP="00792A4B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 w:rsidRPr="007A68A7">
        <w:rPr>
          <w:rFonts w:ascii="Sylfaen" w:hAnsi="Sylfaen" w:cs="Sylfaen"/>
          <w:sz w:val="22"/>
          <w:szCs w:val="22"/>
          <w:u w:val="single"/>
        </w:rPr>
        <w:t>ՀՀ  Շիրակի</w:t>
      </w:r>
      <w:r>
        <w:rPr>
          <w:rFonts w:ascii="Sylfaen" w:hAnsi="Sylfaen" w:cs="Sylfaen"/>
          <w:sz w:val="22"/>
          <w:szCs w:val="22"/>
          <w:u w:val="single"/>
        </w:rPr>
        <w:t xml:space="preserve"> մարզի Պեմզաշենի Ն/Դ ուսումնմական հաստատություն</w:t>
      </w:r>
    </w:p>
    <w:p w:rsidR="00296B8B" w:rsidRPr="007A68A7" w:rsidRDefault="00296B8B" w:rsidP="00792A4B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Բանկ- &lt;&lt; ԱՇԻԲ</w:t>
      </w:r>
      <w:r w:rsidRPr="007A68A7">
        <w:rPr>
          <w:rFonts w:ascii="Sylfaen" w:hAnsi="Sylfaen" w:cs="Sylfaen"/>
          <w:sz w:val="22"/>
          <w:szCs w:val="22"/>
          <w:u w:val="single"/>
        </w:rPr>
        <w:t>&gt;&gt;</w:t>
      </w:r>
    </w:p>
    <w:p w:rsidR="00296B8B" w:rsidRPr="00674E03" w:rsidRDefault="00296B8B" w:rsidP="00792A4B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Հ/Հ  900202224029</w:t>
      </w:r>
    </w:p>
    <w:p w:rsidR="00296B8B" w:rsidRDefault="00296B8B" w:rsidP="00792A4B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ՀՎՀՀ  06107385</w:t>
      </w:r>
    </w:p>
    <w:p w:rsidR="00296B8B" w:rsidRPr="00795590" w:rsidRDefault="00296B8B" w:rsidP="00792A4B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Պեմզաշենի Ն/Դ հիմնարկի տնօրեն Մ Ամիրաղյան</w:t>
      </w:r>
    </w:p>
    <w:p w:rsidR="00296B8B" w:rsidRDefault="00296B8B" w:rsidP="00CC3491">
      <w:pPr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                                                    </w:t>
      </w: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Default="00296B8B" w:rsidP="00CC3491">
      <w:pPr>
        <w:rPr>
          <w:rFonts w:ascii="Sylfaen" w:hAnsi="Sylfaen"/>
          <w:b/>
        </w:rPr>
      </w:pPr>
    </w:p>
    <w:p w:rsidR="00296B8B" w:rsidRPr="00051244" w:rsidRDefault="00296B8B" w:rsidP="00CC3491">
      <w:pPr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                                                  Սննդամթերքի գնման պայմանագիր</w:t>
      </w:r>
    </w:p>
    <w:p w:rsidR="00296B8B" w:rsidRPr="009D1E59" w:rsidRDefault="00296B8B" w:rsidP="00CC3491">
      <w:pPr>
        <w:jc w:val="center"/>
        <w:rPr>
          <w:rFonts w:ascii="Arial LatArm" w:hAnsi="Arial LatArm"/>
          <w:b/>
        </w:rPr>
      </w:pPr>
      <w:r>
        <w:rPr>
          <w:rFonts w:ascii="Arial LatArm" w:hAnsi="Arial LatArm"/>
          <w:b/>
        </w:rPr>
        <w:t>N ¶²Î- ÞÐ²äÒ´ 11/2</w:t>
      </w:r>
    </w:p>
    <w:p w:rsidR="00296B8B" w:rsidRDefault="00296B8B" w:rsidP="00CC3491">
      <w:pPr>
        <w:spacing w:line="360" w:lineRule="auto"/>
        <w:jc w:val="center"/>
        <w:rPr>
          <w:rFonts w:ascii="Arial LatArm" w:hAnsi="Arial LatArm"/>
        </w:rPr>
      </w:pPr>
      <w:r>
        <w:rPr>
          <w:rFonts w:ascii="Arial LatArm" w:hAnsi="Arial LatArm"/>
        </w:rPr>
        <w:t>Ý³Ë³·ÇÍ</w:t>
      </w:r>
    </w:p>
    <w:p w:rsidR="00296B8B" w:rsidRPr="009D1E59" w:rsidRDefault="00296B8B" w:rsidP="00CC3491">
      <w:pPr>
        <w:rPr>
          <w:rFonts w:ascii="Sylfaen" w:hAnsi="Sylfaen"/>
        </w:rPr>
      </w:pPr>
    </w:p>
    <w:p w:rsidR="00296B8B" w:rsidRPr="00827C09" w:rsidRDefault="00296B8B" w:rsidP="00CC3491">
      <w:pPr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ù. __________                                                                                       §----- ¦-----------------20-----Ã.</w:t>
      </w:r>
    </w:p>
    <w:p w:rsidR="00296B8B" w:rsidRPr="00827C09" w:rsidRDefault="00296B8B" w:rsidP="00CC3491">
      <w:pPr>
        <w:jc w:val="both"/>
        <w:rPr>
          <w:rFonts w:ascii="Arial LatArm" w:hAnsi="Arial LatArm"/>
          <w:sz w:val="22"/>
          <w:szCs w:val="22"/>
        </w:rPr>
      </w:pPr>
    </w:p>
    <w:p w:rsidR="00296B8B" w:rsidRPr="00827C09" w:rsidRDefault="00296B8B" w:rsidP="00CC3491">
      <w:pPr>
        <w:jc w:val="both"/>
        <w:rPr>
          <w:rFonts w:ascii="Arial LatArm" w:hAnsi="Arial LatArm"/>
          <w:sz w:val="22"/>
          <w:szCs w:val="22"/>
        </w:rPr>
      </w:pPr>
      <w:r>
        <w:rPr>
          <w:rFonts w:ascii="Arial LatArm" w:hAnsi="Arial LatArm"/>
          <w:u w:val="single"/>
        </w:rPr>
        <w:t xml:space="preserve">ä»Ù½³ß»ÝÇ </w:t>
      </w:r>
      <w:r>
        <w:rPr>
          <w:rFonts w:ascii="Sylfaen" w:hAnsi="Sylfaen"/>
          <w:u w:val="single"/>
        </w:rPr>
        <w:t>Ն/Դ ուս. հաստատություն</w:t>
      </w:r>
      <w:r>
        <w:rPr>
          <w:rFonts w:ascii="Arial LatArm" w:hAnsi="Arial LatArm"/>
          <w:sz w:val="22"/>
          <w:szCs w:val="22"/>
        </w:rPr>
        <w:t xml:space="preserve"> Ç ¹»Ùë </w:t>
      </w:r>
      <w:r>
        <w:rPr>
          <w:rFonts w:ascii="Sylfaen" w:hAnsi="Sylfaen"/>
          <w:sz w:val="22"/>
          <w:szCs w:val="22"/>
        </w:rPr>
        <w:t>տնօրեն</w:t>
      </w:r>
      <w:r>
        <w:rPr>
          <w:rFonts w:ascii="Arial LatArm" w:hAnsi="Arial LatArm"/>
          <w:sz w:val="22"/>
          <w:szCs w:val="22"/>
        </w:rPr>
        <w:t xml:space="preserve">ª  </w:t>
      </w:r>
      <w:r>
        <w:rPr>
          <w:rFonts w:ascii="Sylfaen" w:hAnsi="Sylfaen"/>
          <w:sz w:val="22"/>
          <w:szCs w:val="22"/>
        </w:rPr>
        <w:t>Մ. Ամիրաղյանի</w:t>
      </w:r>
      <w:r>
        <w:rPr>
          <w:rFonts w:ascii="Arial LatArm" w:hAnsi="Arial LatArm"/>
          <w:sz w:val="22"/>
          <w:szCs w:val="22"/>
        </w:rPr>
        <w:t xml:space="preserve">, </w:t>
      </w:r>
      <w:r w:rsidRPr="00827C09">
        <w:rPr>
          <w:rFonts w:ascii="Arial LatArm" w:hAnsi="Arial LatArm"/>
          <w:sz w:val="22"/>
          <w:szCs w:val="22"/>
        </w:rPr>
        <w:t xml:space="preserve">áñÁ ·áñÍáõÙ ¿  </w:t>
      </w:r>
      <w:r>
        <w:rPr>
          <w:rFonts w:ascii="Arial LatArm" w:hAnsi="Arial LatArm"/>
          <w:sz w:val="22"/>
          <w:szCs w:val="22"/>
          <w:u w:val="single"/>
        </w:rPr>
        <w:t>________</w:t>
      </w:r>
      <w:r>
        <w:rPr>
          <w:rFonts w:ascii="Arial LatArm" w:hAnsi="Arial LatArm"/>
          <w:sz w:val="22"/>
          <w:szCs w:val="22"/>
        </w:rPr>
        <w:t>_</w:t>
      </w:r>
      <w:r w:rsidRPr="00827C09">
        <w:rPr>
          <w:rFonts w:ascii="Arial LatArm" w:hAnsi="Arial LatArm"/>
          <w:sz w:val="22"/>
          <w:szCs w:val="22"/>
        </w:rPr>
        <w:t>___ Ï³ÝáÝ³¹ñáõÃÛ³Ý ÑÇÙ³Ý íñ³ /³ÛëáõÑ»ï¨` ¶Ýáñ¹/, ÙÇ ÏáÕÙÇó, ¨ __________________________________ Ç ¹»Ùë</w:t>
      </w:r>
    </w:p>
    <w:p w:rsidR="00296B8B" w:rsidRPr="00827C09" w:rsidRDefault="00296B8B" w:rsidP="00CC3491">
      <w:pPr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ÁÝÏ»ñáõÃÛ³Ý ïÝûñ»Ý _____________________________________³ÛëáõÑ»ï¨ í³×³éáÕ/, ÙÛáõëÏáÕÙÇó, ÏÝù»óÇÝëáõÛÝ å³ÛÙ³Ý³·ÇñÁ Ñ»ï¨Û³ÉÇ Ù³ëÇÝ:</w:t>
      </w:r>
    </w:p>
    <w:p w:rsidR="00296B8B" w:rsidRPr="00827C09" w:rsidRDefault="00296B8B" w:rsidP="00CC3491">
      <w:pPr>
        <w:numPr>
          <w:ilvl w:val="0"/>
          <w:numId w:val="1"/>
        </w:numPr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>ä³ÛÙ³Ý³·ñÇ ³é³ñÏ³Ý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 xml:space="preserve">1.1 ì³×³éáÕÁ å³ñï³íáñíáõÙ ¿ ëáõÛÝ å³ÛÙ³Ý³·ñáí ë³ÑÙ³Ýí³Í Ï³ñ·áí, Ý³Ë³ï»ëí³Í Í³í³ÉÝ»ñáí, Ó¨áí ¨ Å³ÙÏ»ïÝ»ñáõÙ ¶Ýáñ¹ÇÝ Ï³Ù Ýñ³ ÏáÕÙÇó áñáßí³Í êï³óáÕÇÝ Ñ³ÝÓÝ»É ëáõÛÝ å³ÛÙ³Ý³·ñÇ N1 Ñ³í»Éí³Íáí` î»ËÝÇÏ³Ï³Ý µÝáõÃ³·ñáí Ý³Ë³ï»ëí³Í </w:t>
      </w:r>
      <w:r>
        <w:rPr>
          <w:rFonts w:ascii="Arial LatArm" w:hAnsi="Arial LatArm"/>
          <w:sz w:val="22"/>
          <w:szCs w:val="22"/>
          <w:u w:val="single"/>
        </w:rPr>
        <w:t>__</w:t>
      </w:r>
      <w:r>
        <w:rPr>
          <w:rFonts w:ascii="Sylfaen" w:hAnsi="Sylfaen"/>
          <w:sz w:val="22"/>
          <w:szCs w:val="22"/>
          <w:u w:val="single"/>
        </w:rPr>
        <w:t>սննդամթերքը</w:t>
      </w:r>
      <w:r>
        <w:rPr>
          <w:rFonts w:ascii="Arial LatArm" w:hAnsi="Arial LatArm"/>
          <w:sz w:val="22"/>
          <w:szCs w:val="22"/>
        </w:rPr>
        <w:t>___</w:t>
      </w:r>
      <w:r w:rsidRPr="00827C09">
        <w:rPr>
          <w:rFonts w:ascii="Arial LatArm" w:hAnsi="Arial LatArm"/>
          <w:sz w:val="22"/>
          <w:szCs w:val="22"/>
        </w:rPr>
        <w:t>__/ ³ÛëáõÑ»ï¨` ²åñ³Ýù/, ÇëÏ ¶Ýáñ¹Á å³ñï³íáñíáõÙ ¿ ÁÝ¹áõÝ»É ³Û¹ ²åñ³ÝùÁ ¨ í×³ñ»É ¹ñ³ Ñ³Ù³ñ: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 xml:space="preserve">2.Ø³ï³Ï³ñ³ñÙ³Ý å³ÛÙ³ÝÝÝ»ñÁ  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2.1 ì³×³éáÕÝ ²åñ³ÝùÁ Ñ³ëóÝáõÙ ¿  ¶Ýáñ¹ÇÝ: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 ëáõÛÝ å³ÛÙ³Ý³·ÇñÁ ÏÝù»Éáõ ûñí³ÝÇó, µ³ó³éáõÃÛ³Ùµ ³ÛÝ ¹»åù»ñÇ , »ñµ ì³×³éáÕÁ Ñ³Ù³Ó³ÛÝáõÙ ¿ å³ÛÙ³Ý³·ÇñÁ Ï³ï³ñ»É ³í»ÉÇ Ï³ñ× Å³ÙÏ»ïáõÙ: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>3. ÎáÕÙ»ñÇ Çñ³íáõÝùÝ»ñÁ ¨ å³ñï³Ï³ÝáõÃÛáõÝÝÝ»ñÁ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>3.1 ¶Ýáñ¹Ý Çñ³íáõÝù áõÝÇ`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3.1.1 ²åñ³ÝùÁ ä³ÛÙ³Ý³·ñáí ë³ÑÙ³Ýí³Í Å³ÙÏ»ïáõÝ ì³×³éáÕÇ ÏáÕÙÇó ãÙ³ï³Ï³ñ³ñ»Éáõ ¹»åùáõÙ Ññ³Å³ñí»É ²åñ³ÝùÇó.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3.1.2 ºÃ» Ñ³ÝÓÝí»É ¿ ³Ýå³ïß³× áñ³ÏÇ` ëáõÛÝ å³ÛÙ³Ý³·ñÇ 1.1 Ï»ïáõÙ Ýßí³Í ï»ËÝÇÏ³Ï³Ý µÝáõÃ³·ñ»ñÇÝ ãÑ³Ù³å³ï³ëË³ÝáÕ ²åñ³Ýù.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³/ âÁÝ¹áõÝ»É ²åñ³ÝùÁ`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µ/ Ðñ³Å³ñí»É ëáõÛÝ å³ÛÙ³Ý³·ÇñÁ Ï³ï³ñ»Éáõó ¨ å³Ñ³Ýç»É í»ñ³¹³ñÓÝ»Éáõ ²åñ³ÝùÇ Ñ³Ù³ñ í×³ñí³Í ·áõÙ³ñÁ.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3.1.3 ì³×³éáÕÇó å³Ñ³Ýç»É Ñ³ïáõó»Éáõ íÝ³ëÝ»ñÁ, »Ã» ¶Ýáñ¹Á ì³×³éáÕÇ ÏáÕÙÇó å³ñï³íáñáõÃÛáõÝÁ Ë³Ëï»Éáõ Ñ»ï¨³Ýùáí å³ÛÙ³Ý³·ñÇ ÉáõÍáõÙÇóÑ»ïá áÕç³ÙÇï Å³ÙÏ»ïáõÙ ³ÛÉ ³ÝÓÇó ³í»ÉÇ µ³ñÓñ, ë³Ï³ÛÝ áÕç³ÙÇï ·Ýáí ·Ý»É ¿ ²åñ³Ýù` ëáõÛÝ å³ÛÙ³Ý³·ñáí Ý³Ë³ï»ëí³ÍÇ ÷áË³ñ»Ý` å³ÛÙ³Ý³·ñáí ë³ÑÙ³Ýí³Í ¨ ¹ñ³ ÷áË³ñ»Ý ÏÝùí³Í ·áñÍ³ñùÇ ·Ý»ñÇÙÇç¨ ï³ñµ»ñáõÃÛ³Ý ã³÷áí, ÇÝãå»ë Ý³¨ ²åñ³ÝùÝ ³ÛÉ ³ÝÓÇó Ó»éù µ»ñ»Éáõ Ñ³Ù³ñ Çñ Ï³ï³ñ³Í µáÉáñ ³ÝÑñ³Å»ßï ¨ áÕç³ÙÇï Í³Ëë»ñÁ.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3.1.4 ØÇ³ÏáÕÙ³ÝÇ ÉáõÍ»ÉëáõÛÝ å³ÛÙ³Ý³·ÇñÁ /ÉñÇí Ï³Ù Ù³ëÝ³ÏÇ/, »Ã» í³×³éáÕÝ ¿³Ï³Ýáñ»Ý Ë³Ëï»É ¿  ëáõÛÝ å³ÛÙ³Ý³·ÇñÁ.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3.1.4.1 ì³×³éáÕÇ ÏáÙÇó å³ÛÙ³Ý³·ÇñÁ Ë³Ëï»ÉÝ ¿³Ï³Ý  ¿ Ñ³Ù³ñíáõÙ , »Ã»`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³/Ù³ï³Ï³ñ³ñí»É ¿ ³Ýå³ïß³× áñ³ÏÇ ³åñ³Ýù, áñÁãÇ Ï³ñáÕ ÷áË³ñÇÝí»É ¶Ýáñ¹Ç Ñ³Ù³ñ ÁÝ¹áõÝ»ÉÇ Å³ÙÏ»ïáõÙ.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µ/ Ë³Ëïí»É ¿ ²åñ³ÝùÇ Ù³ï³Ï³ñ³ñÙ³Ý Å³ÙÏ»ïÁ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3.1.5 ¼ÝÝ»É ²åñ³ÝùÁ ¨ Ñ³Ûï³Ý³µ»ñí³Í Ã»ñáõÃÛáõÝÝ»ñÇ Ù³ëÇÝ ³ÝÑ³å³Õ ï»Õ»Ï³óÝ»É í³×³éáÕÇÝ.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>3.2 ¶Ýáñ¹Á å³ñï³íáñ ¿ `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 xml:space="preserve">3.2.1 Î³ï³ñ»É ëáõÛÝ å³ÛÙ³Ý³·ñÇÝ Ñ³Ù³å³ï³ëË³Ý Ù³ï³Ï³ñ³ñí³Í ²åñ³ÝùÝ»ñÇ ÁÝ¹áõÝáõÙÝ ³å³ÑáíáÕ µáÉáñ ³ÝÑñ³Å»ßï ·áñÍáÕáõÃÛáõÝÝ»ñÁ:    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3.2.2 ì³×³éáÕÇ Ñ³ÝÓÝ³Í ²åñ³ÝùÇó ëáõÛÝ å³ÛÙ³Ý³·ñÇÝ Ñ³Ù³å³ï³ëË³Ý Ññ³Å³ñí»Éáõ ¹»åùáõÙ , ³å³Ñáí»É ³Û¹ ²åñ³ÝùÇ å³ï³ëË³Ý³ïáõ å³Ñå³ÝáõÃÛáõÝÁ ¨ ¹ñ³ Ù³ëÇÝ ³ÝÑ³å³Õ ï»Õ»Ï³óÝ»É í³×³éáÕÇÝ: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3.2.3 êáõÛÝ å³ÛÙ³Ý³·ñáí Ý³Ë³ï»ëí³Í Ï³ñ·áí ¨ Å³ÙÏ»ïÝ»ñáõÙ Çñ³Ï³Ý³óÝ»É í×³ñáõÙÝ»ñÁ ,ÇëÏ í×³ñÙ³Ý Å³ÙÏ»ïÇ Ë³ËïÙ³Ý ¹»åùáõÙ Ý³¨ ëáõÛÝ å³ÛÙ³Ý³·ñÇ 7.5 Ï»ïáí Ý³Ë³ï»ëí³Í ïáõÛÅÁ: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3.2.4 ²åñ³ÝùÇ ù³Ý³ÏÇ, ï»ë³Ï³Ýáõ, áñ³ÏÇ Ù³ëÇÝ ëáõÛÝ å³ÛÙ³Ý³·ñÇ å³ÛÙ³ÝÝ»ñÁ Ë³Ëï»Éáõ Ù³ëÇÝ ì³×³éáÕÇÝ Í³Ýáõó»É Ã»ñáõÃÛõáÝÁ Ñ³ÛïÝ³µ»ñ»Éáõó Ñ»ïá ³ÝÙÇç³å»ë Ï³Ù ³ÛÝ µ³ÝÇó Ñ»ïá ` áÕç³ÙÇï Å³ÙÏ»ïáõÙ , »ñµ å³ÛÙ³Ý³·ñÇ Ñ³Ù³å³ï³ëË³Ý å³ÛÙ³ÝÇ Ë³ËïáõÙÁ å»ïù ¿ Ñ³ÛïÝ³µ»ñí³Í ÉÇÝ»ñ` »ÉÝ»Éáí ²åñ³ÝùÇ µÝáõÛÃÇó ¨ Ýß³Ý³ÏáõÃÛáõÝÇó: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 xml:space="preserve">3.3 ì³×³éáÕÝ Çñ³íáõÝù áõÝÇ` 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 xml:space="preserve"> 3.3.1 ¶Ýáñ¹Çó å³Ñ³Ýç»É ÁÝ¹áõÝ»Éáõ ëáõÛÝ å³ÛÙ³Ý³·ñáí Ý³Ë³ï»ëí³Í Ï³ñ·áí ¨ Å³ÙÏ»ïÝ»ñáõÙ Ù³ï³Ï³ñ³ñí³Í ²åñ³ÝùÁ: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3.3.2 ¶Ýáñ¹Çó å³Ñ³Ýç»É  Ñ³ïáõó»Éáõ íÝ³ëÝ»ñÁ, »Ã» ì³×³éáÕÁ ¶Ýáñ¹Ç ÏáÕÙÇó å³ñï³íáñáõÃÛáõÝÁ Ë³Ëï»Éáõ Ñ»ï¨³Ýùáí å³ÛÙ³Ý³·ñÇ ÉáõÍáõÙÇóÑ»ïá` áÕç³ÙÇï Å³ÙÏ»ïáõÙ ³ÛÉ ³ÝÓÇ ` ä³ÛÙ³Ý³·ñáí Ý³Ë³ï»ëí³ÍÇó ³í»ÉÇ ó³Íñ , ë³Ï³ÛÝ áÕç³ÙÇï ·Ýáí í³×³é»É ¿ ²åñ³Ýù` Ñ³Ù³å³ï³ëË³Ý ä³ÛÙ³Ý³·ñáí ë³ÑÙ³Ýí³Í ¨ ¹ñ³ ÷áË³ñ»Ý ÏÝùí³Í ·áñÍ³ñùÇ ·Ý»ñÇÙÇç¨ ï³ñµ»ñáõÃÛ³Ý ã³÷áí: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3.3.4 ¶Ýáñ¹Ç Ñ³Ù³Ó³ÛÝáõÃÛ³Ùµ í³Õ³Å³ÙÏ»ï Ù³ï³Ï³ñ³ñ»É ²åñ³ÝùÁ:  ì³Õ³Å³ÙÏ»ï Ù³ï³Ï³ñ³ñ³í³Í ¨ ¶Ýáñ¹Ç ÏáÕÙÇó ÁÝ¹áõÝí³Í ²åñ³ÝùÁ Ñ³ßí³ñÏíáõÙ ¿  Ñ³çáñ¹ ÷áõÉáõÙ Ù³ï³Ï³ñ³ñÙ³Ý »ÝÃ³Ï³ ²åñ³ÝùÇ ù³Ý³ÏÇ Ñ³ßíÇÝ: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3.3.5 êáõÛÝ å³ÛÙ³Ý³·ñÇ ÙÇÝã¨ 25 ïáÏáëÁ Ï³ñáÕ ¿  Çñ³Ï³Ý³óí»É ·áñÍ³Ï³ÉáõÃÛ³Ý å³ÛÙ³Ý³·Çñ ÏÝù»ÉáõÙÇçáóáí: ¶áñÍ³ÏÛ³ÉáõÃÛ³Ý å³ÛÙ³Ý³·ñÇ ÏáÕÙãÇ Ï³ñáÕ Ñ³Ý¹Çë³Ý³É ïíÛ³É ÁÝÃ³ó³Ï³ñ·áõÙ Ñ³ÕÃáÕ ×³Ý³ãí³Í , ë³Ï³ÛÝ å³ÛÙ³Ý³·Çñ ÏÝù»Éáõó Ññ³Å³ñí³Í Ù³ëÝ³ÏÇóÁ: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 xml:space="preserve">3.4 ì³×³éáÕÁ å³ñï³íáñ ¿`  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3.4.1 ¶Ýáñ¹ÇÝ Ñ³ÝÓÝ»É ²åñ³ÝùÁ` ëáõÛÝ å³ÛÙ³Ý³·ñáí Ý³Ë³ï»ëí³Í Ï³ñ·áí ¨ Å³ÙÏ»ïÝ»ñáõÙ: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3.4.2 ¶Ýáñ¹ÇÝ Ñ³ÝÓÝ»É  »ññáñ¹ ³ÝÓ³Ýó Çñ³íáõÝùÝ»ñÇó ³½³ï ²åñ³Ýù: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3.4.3 ¶Ýáñ¹Ç å³Ñ³Ýçáí ïñ³Ù³¹ñ»É ²åñ³ÝùÇ áñ³ÏÁ Ñ³í³ëïáÕ` ÐÐ ûñ»Ýë¹ñáõÃÛ³Ùµ ë³ÑÙ³Ýí³Í ÷³ëï³ÃÕÃ»ñ: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3.4.4 Ð»ï ï³Ý»É ¶Ýáñ¹Ç ÏáÕÙÇóëáõÛÝ å³ÛÙ³Ý³·ñÇ 3.2.2 Ï»ïÇÝ Ñ³Ù³å³ï³ëË³Ý` å³ï³ëË³Ý³ïáõ å³Ñå³ÝáõÃÛ³Ý ÁÝ¹áõÝí³Í ²åñ³ÝùÁ Ï³Ù áÕç³ÙÇï Å³ÙÏ»ïáõÙ ïÝûñÇÝ»É ³ÛÝ , ÇÝãå»ë Ý³¨ Ñ³ïáõó»É ²åñ³ÝùÁ å³ï³ëË³Ý³ïáõ å³Ñå³ÝáõÃÛ³Ý ÁÝ¹áõÝ»Éáõ , ³ÛÝ Çñ³óÝ»Éáõ Ï³Ù ì³×³éáÕÇÝ í»ñ³¹³ñÓÝ»Éáõ Ñ»ï Ï³åí³Í ³ÝÑñ³Å»ßï Í³Ëë»ñÁ: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3.4.5 êáõÛÝ å³ÛÙ³Ý³·ñáí Ý³Ë³ï»ëí³Í ¹»åùáõÙ í×³ñ»É ëáõÛÝ å³ÛÙ³Ý³·ñÇ 7.2 ¨ 7.3 Ï»ï»ñáí Ý³Ë³ï»ëí³Í ïáõÛÅÁ ¨ ïáõ·³ÝùÁ: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3.4.6 ¶Ýáñ¹ÇÝ Ñ³ÝÓÝ»É ²åñ³ÝùÇ å³ïÏ³Ý»ÉÇùÝ»ñÁ ¨ Ñ³Ù³å³ï³ëË³Ý ÷³ëï³ÃÕÃ»ñÁ: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3.4.7 êáõÛÝ ä³ÛÙ³Ý³·ñÇ 3.1.4 Ï»ïÇ Ñ³Ù³Ó³ÛÝ å³ÛÙ³Ý³·ñÇ ÉáõÍáõÙÇóÑ»ïá ¶Ýáñ¹ÇÝ Ñ³ïáõó»É  í»ñçÇÝÇë íÝ³ëÝ»ñÁ: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3.4.8 êáõÛÝ å³ÛÙ³Ý³·ñÇ Ï³ï³ñÙ³Ý /Ï³ÝË³í×³ñÇ/ ³å³ÑáíÙ³Ý ·áÍáÕáõÃÛ³Ý ÁÝÃ³óùáõÙ ÉáõÍ³ñÙ³Ý Ï³Ù ëÝ³ÝÏ³óÙ³Ý ·áñÍÁÝÃ³ó ëÏë»Éáõ ¹»åùáõÙ ¹ñ³ Ù³ëÇÝ Ý³Ë³å»ë ·ñ³íáñ ï»Õ»Ï³óÝ»É å³ïíÇñ³ïáõÇÝ: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>4. ²åñ³ÝùÇ ·ÇÝÁ ¨ í×³ñÙ³Ý Ï³ñ·Á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4.1 êáõÛÝ å³ÛÙ³Ý³·ñÇ ÁÝ¹Ñ³Ýáõñ ·ÇÝÁ Ï³½ÙáõÙ ¿ ____________ /__________________________________/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ÐÐ ¹ñ³Ù` Ý»ñ³éÛ³É ²²Ð-Ý: Úáõñ³ù³ÝãÛáõñ ³åñ³Ýù³ï»ë³ÏÇ ÙÇ³íáñÇ ·ÇÝÁ ë³ÑÙ³Ýí³Í ¿ ëáõÛÝ ä³ÛÙ³Ý³·ñÇ N2 Ñ³í»Éí³ÍáõÙ: ²åñ³ÝùÇ ·ÇÝÁ Ý»ñ³éáõÙ ¿  Ñ³ñÏ»ñÁ, ïáõñù»ñÁ ¨ ÐÐ ûñ»ÝÝë¹ñáõÃÛ³Ùµ ë³ÑÙ³Ýí³Í ³ÛÉ í×³ñÝ»ñÁ: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 xml:space="preserve">Î³ÝË³í×³ñÇ Ù³ñáõÙÝ Çñ³Ï³Ý³óíáõÙ ¿ ëáõÛÝ å³ÛÙ³Ý³·ñáí Ý³Ë³ï»ëí³Í ³ñÓ³Ý³·ñáõÃÛáõÝÝ»ñÇ ÑÇÙ³Ý íñ³ Ï³ï³ñíáÕ í×³ñáõÙÝ»ñÇó Ýí³½»óáõÙÝ»ñ /å³ÑáõÙÝ»ñ/ Ï³ï³ñ»Éáõ Ó¨áí: Úáõñ³ù³ÝãÛáõñ ¹»åùáõÙ Ýí³½»óíáÕ /Ï³ÝË³í×³ñÇ Ù³ñíáÕ/ ·áõÙ³ñÇ ã³÷Á áñáßíáõÙ ¿ å³ÛÙ³Ý³·ñÇ ÁÝ¹Ñ³Ýáõñ ·ÝÇ ÝÏ³ïÙ³Ùµ í×³ñíáÕ ·áõÙ³ñÇ Ñ³Ù³Ù³ëÝáõÃÛ³Ùµ: 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4.2 ¶Ýáñ¹Ý Çñ»Ý Ù³ï³Ï³ñ³ñí³Í ²åñ³ÝùÇ ¹ÇÙ³ó í×³ñáõÙ ¿  ³ÝÏ³ÝËÇÏ` ¹ñ³Ù³Ï³Ý ÙÇçáóÝ»ñÁ ì³×³éáÕÇ Ñ³ßí³ñÏ³ÛÇÝ Ñ³ßíÇÝ ÷³Ë³Ýó»Éáõ ÙÇçáóáí: ¸ñ³Ù³Ï³Ý ÙÇçáóÝ»ñÇ ÷áË³ÝóáõÙÁ Ï³ï³ñíáõÙ ¿ Ñ³ÝÓÝÙ³Ý – ÁÝ¹áõÝÙ³Ý ³ñÓ³Ý³·ñáõÃÛ³Ý ÑÇÙ³Ý íñ³` N 3 Ñ³í»Éí³Íáí` í×³ñÙ³Ý Å³ÙÝ³Ï³óáõÛóáí Ý³Ë³ï»ëí³Í ³ÙëáõÙ /»Ã» ³ñÓ³Ý³·ñáõÃÛáõÝÁ Ï³½ÙíáõÙ ¿  ïíÛ³É ³Ùëí³ 20-Çó Ñ»ïá, ³å³ í×³ñáõÙÁ Ï³ï³ñíáõÙ ¿  20 µ³ÝÏÛ³ÛÇÝ ûñí³ ÁÝÃ³óùáõÙ/, µ³Ûó áã ³í»ÉÇ ù³Ý ÝáõÛÝ Ñ³í»Éí³Íáí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ÙÇçáóÝ»ñÁã»Ý µ³í³ñ³ñáõÙ, ³å³ í×³ñáõÙÁ ëáõÛÝÏ»ïÇ å³ÛÙ³ÝÝ»ñáí Çñ³Ï³Ý³óíáõÙ ¿  ³ÛÝ ³ÙëáõÙ, áñáõÙ ¹ñ³Ù³Ï³Ý ÙÇçáóÝ»ñÁ µ³í³ñ³ñáõÙ »Ý: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>5. ²åñ³ÝùÇ áñ³ÏÁ ¨ »ñ³ßËÇùÁ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5.1 ì³×³éáÕÁ »ñ³ßË³íáñáõÙ  ¿ Ù³ï³Ï³ñ³ñí³Í ²åñ³ÝùÇ áñ³ÏÇ Ñ³Ù³ñ: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5.2 ÐÇÙÝ³Ï³Ý ÙÇçáó Ñ³Ý¹Çë³óáÕ ³åñ³ÝùÝ»ñÇ ·ÝÙ³Ý ¹»åùáõÙ »ñ³ßËÇù³ÛÇÝ Å³ÙÏ»ï ¿  ë³ÑÙ³ÝíáõÙ ¶Ýáñ¹Ç ÏáÕÙÇó ³åñ³ÝùÝ ÁÝ¹áõÝ»Éáõ ûñí³Ý Ñ³çáñ¹áÕ ûñí³ÝÇó Ñ³ßí³Í ³éÝí³½Ý 365 ûñ³óáõó³ÛÇÝ ûñÁ: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5.2.1 ºÃ» »ñ³ßËÇù³ÛÇÝ Å³ÙÏ»ïÇ ÁÝÃ³óùáõÙ Ç Ñ³Ûï »Ý »Ï»É Ã»ñáõÃÛáõÝÝ»ñ, ³å³ ì³×³éáÕÁ å³ñï³íáñ ¿  Çñ Ñ³ßíÇÝ ¶Ýáñ¹Ç ÏáÕÙÇó ë³ÑÙ³Ýí³Í áÕç³ÙÇï Å³ÙÏ»ïáõÙ í»ñ³óÝ»É Ã»ñáõÃÛáõÝÝ»ñÁ: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>6. ²åñ³ÝùÇ Ñ³ÝÓÝáõÙÁ ¨ ÁÝ¹áõÝáõÙÁ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6.1 ä³ÛÙ³Ý³·ñÇ Ï³Ù ¹ñ³ ÙÇ Ù³ëÇ Ï³ï³ñÙ³Ý ³ñ¹ÛáõÝùÝ»ñÝ ÁÝ¹áõÝíáõÙ »Ý ¶Ýáñ¹Ç ¨ ì³×³éáÕÇÙÇç¨ Ñ³ÝÓÝÙ³Ý-ÁÝ¹áõÝÙ³Ý ³ñÓ³Ý³·ñáõÃÛ³Ý / ³ÛëáõÑ»ï` ³ñÓ³Ý³·ñáõÃÛáõÝ/ ëïáñ³·ñÙ³Ùµ: ì³×³éáÕÁ` ²åñ³ÝùÇ Ñ³ÝÓÝÙ³Ý ³í³ñïÇó 2 ³ßË³ï³Ýù³ÛÇÝ ûñí³ ÁÝÃ³óùáõÙ ¶Ýáñ¹ÇÝ ¿ Ý»ñÏ³Û³óÝáõÙ Ñ³ÝÓÝ³Í ²åñ³ÝùÇ Ù³ëÇÝ ÇñÏáÕÙÇó ëïáñ³·ñí³Í Ñ³ÝÓÝÙ³Ý –ÁÝ¹áõÝÙ³Ý ³ñÓ³Ý³·ñáõÃÛ³Ý »ñÏáõ ûñÇÝ³Ï / Ñ³í»Éí³ÍN 4/: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 xml:space="preserve">6.2 ²ñÓ³Ý³·ñáõÃÛáõÝÁ ëïáñ³·ñíáõÙ ¿ »Ã» Ù³ï³Ï³ñ³ñí³Í ³åñ³ÝùÁ Ñ³Ù³å³ï³ëË³ÝáõÙ ¿  å³ÛÙ³Ý³·ñÇ å³ÛÙ³ÝÝ»ñÇÝ, Ñ³Ï³é³Ï ¹»åù»õÙ ` å³ÛÙ³Ý³·ñÇ Ï³Ù ¹ñ³ ÙÇ Ù³ëÇ Ï³ï³ñÙ³Ý ³ñ¹ÛáõÝùÝ»ñÁ ã»Ý ÁÝ¹áõÝíáõÙ , ³ñÓ³Ý³·ñáõÃÛáõÝ ãÇ ëïáñ³·ñíáõÙ, ¨ å³ïíÇñ³ïáõÝ ` 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³/ Ñ³ñóÇ Ï³ñ·³íáñÙ³Ý Ñ³Ù³ñ Ó»éÝ³ñÏáõÙ ¿  ÝÙ³Ý Çñ³íÇ×³ÏÇ Ñ³Ù³ñ ëáõÛÝ å³ÛÙ³Ý³·ñáí Ý³Ë³ï»ëí³Í ÙÇçáóÝ»ñÁ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µ/ í³×³éáÕÇ ÝÏ³ïÙ³Ùµ ÏÇñ³éáõÙ ¿ ëáõÛÝ å³ÛÙ³Ý³·ñáí Ý³Ë³ï»ëí³Í å³ï³ëË³Ý³ïíáõÃÛ³Ý ÙÇçáóÝ»ñ: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6.3 ¶Ýáñ¹Á Ñ³ÝÓÝÙ³Ý- ÁÝ¹áõÝÙ³Ý ³ñÓ³Ý³·ñáõÃÛáõÝÁ ëï³Ý³Éáõ å³ÑÇó ï³ëÝûñÛ³ Å³ÙÏ»ïáõÙ ì³×³éáÕÇÝ ¿  Ý»ñÏ³Û³óÝáõÙ ÇñÏáÕÙÇó ëïáñ³·ñí³Í Ñ³ÝÓÝÙ³Ý-ÁÝ¹áõÝÙ³Ý ³ñÓ³Ý³·ñáõÃÛ³Ý Ù»Ï ûñÇÝ³ÏÁ Ï³Ù ²åñ³ÝùÁ ãÁÝ¹áõÝ»Éáõ å³ï×³é³µ³Ýí³Í Ù»ñÅáõÙÁ: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 xml:space="preserve">7.  ÎáÕÙ»ñÇ å³ï³ëË³Ý³ïíáõÃÛáõÝÁ 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7.1 ì³×³éáÕÁ å³ï³ëË³Ý³ïíáõÃÛáõÝ ¿  ÏñáõÙ Ñ³ÝÓÝ³Í ²åñ³ÝùÇ áñ³ÏÇ ¨ å³ÛÙ³Ý³·ñáí Ý³Ë³ï»ëí³Í Ù³ï³Ï³ñ³ñÙ³Ý Å³ÙÏ»ïÝ»ñÇ å³Ñå³ÝÙ³Ý Ñ³Ù³ñ: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7.2 ì³×³éáÕÇ ÏáÕÙÇóëáõÛÝ å³ÛÙ³Ý³·ñáí ëï³ÝÓÝ³Í å³ñï³íáñáõÃÛáõÝÝ»ñÁ ãÏ³ï³ñ»Éáõ Ï³Ù áã å³ïß³× Ï³ï³ñ»Éáõ ¹»åùáõÙ ·³ÝÓíáõÙ ¿  ïáõÛÅ 0,05 / ½ñá ³ÙµáÕç ÑÇÝ· Ñ³ñÛáõñ»ñáñ¹³Ï³Ý/ ïáÏáëÇ ã³÷áí, áñÁ Ñ³ßí³ñÏíáõÙ ¿  ûñ³óáõó³ÛÇÝ ûñ»ñáí å³ÛÙ³Ý³·ñÇ ãÏ³ï³ñí³Í Ù³ëÇ ·ÝÇ ÝÏ³ïÙ³Ùµ: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7.3 ëáõÛÝ å³ÛÙ³Ý³·ñÇ 1 Ï»ïáõÙ Ýßí³Í ï»ËÝÇÏ³Ï³Ý µÝáõÃ³·ñÇÝ ãÑ³Ù³å³ï³ëË³ÝáÕ ²åñ³Ýù Ù³ï³Ï³Ï³ñ»Éáõ Ûáõñ³ù³ÝãÛáõñ ¹»åùáõÙ ì³×³éáÕÇó ·³ÝÓíáõÙ  ¿  ïáõ·³Ýù` ä³ÛÙ³Ý³·ñÇ ÁÝ¹Ñ³Ýáõñ ·ÝÇ 0,5 / ½ñá ³ÙµáÕç ÑÇÝ· ï³ëÝáñ¹³Ï³Ý/ ïáÏáëÇ ã³÷áí: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7.4 êáõÛÝ å³ÛÙ³Ý³·ñÇ 7.2 ¨ 7.3 Ï»ï»ñáí Ý³Ë³ï»ëí³Í ïáõÅÁ, ïáõ·³ÝùÁ Ñ³ßí³ñÏíáõÙ ¨ Ñ³ßí³ÝóíáõÙ »Ý ì³×³éáÕÇÝ í×³ñÙ³Ý »ÝÃ³Ï³ ·áõÙ³ñÝ»ñÇó: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7.5 ¶Ýáñ¹Ç ÏáÕÙÇóëáõÛÝ å³ÛÙ³Ý³·ñÇ 4.2 Ï»ïáí Ý³Ë³ï»ëí³Í Å³ÙÏ»ïÇ Ë³ËïÙ³Ý Ñ³Ù³ñ ¶Ýáñ¹Ç ÝÏ³ïÙ³Ùµ Ûáõñ³ù³ÝãÛáõñ áõß³óí³Í ûñí³ Ñ³Ù³ñ Ñ³ßí³ñÏíáõÙ ¿  ïáõÛÅ í×³ñÙ³Ý »ÝÃ³Ï³, ë³Ï³ÛÝ ãí×³ñí³Í ·áõÙ³ñÇ 0,05 ïáÏáëÇ ã³÷áí: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7.6 êáõÛÝ å³ÛÙ³Ý³·ñáí ãÝ³Ë³ï»ëí³Í ¹»åù»ñáõÙ ÏáÕÙ»ñÝÇñ»Ýó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296B8B" w:rsidRPr="00827C09" w:rsidRDefault="00296B8B" w:rsidP="00CC3491">
      <w:pPr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 xml:space="preserve">     7.7 îáõÛÅ»ñÇ í×³ñáõÙÁ ÎáÕÙ»ñÇÝãÇ ³½³ïáõÙ Çñ»Ýó å³ÛÙ³Ý³·ñ³ÛÇÝ   </w:t>
      </w:r>
    </w:p>
    <w:p w:rsidR="00296B8B" w:rsidRPr="00827C09" w:rsidRDefault="00296B8B" w:rsidP="00CC3491">
      <w:pPr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 xml:space="preserve">     å³ñï³íáñáõÃÛáõÝÝ»ñÁ   ÉñÇí Ï³ï³ñ»Éáõó:</w:t>
      </w:r>
    </w:p>
    <w:p w:rsidR="00296B8B" w:rsidRPr="00827C09" w:rsidRDefault="00296B8B" w:rsidP="00CC3491">
      <w:pPr>
        <w:rPr>
          <w:rFonts w:ascii="Arial LatArm" w:hAnsi="Arial LatArm"/>
          <w:sz w:val="22"/>
          <w:szCs w:val="22"/>
        </w:rPr>
      </w:pPr>
    </w:p>
    <w:p w:rsidR="00296B8B" w:rsidRPr="00827C09" w:rsidRDefault="00296B8B" w:rsidP="00CC3491">
      <w:pPr>
        <w:ind w:left="360"/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>8. ²ÝÑ³ÕÃ³Ñ³ñ»ÉÇ áõÅÇ ³½¹»óáõÃÛáõÝÁ /üàðê-Ø²Äàð/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 ³ÝÑ³ÕÃ³Ñ³ñ»ÉÇ áõÅÇ ³½¹»óáõÃÛ³Ý Ñ»ï¨³Ýùáí, áñÁ Í³·»É ¿  ëáõÛÝ å³ÛÙ³Ý³·ÇñÁ ÏÝù»ÉáõóÑ»ïá, ¨ áñÁÏáÕÙ»ñÁã¿ÇÝ Ï³ñáÕ Ï³ÝË³ï»ë»É Ï³Ù Ï³ÝË³ñ·»É»É: ²Û¹åÇëÇ Çñ³íÇ×³ÏÝ»ñ »Ý »ñÏñ³ß³ñÅÁ, çñÑ»Õ»ÕÁ, Ññ¹»ÑÁ, å³ï»ñ³½ÙÁ, é³½Ù³Ï³Ý ¨ ³ñï³Ï³ñ· ¹ñáõÃÛáõÝ Ñ³Ûï³ñ³ñ»ÉÁ , ù³Õ³ù³Ï³Ý Ñáõ½áõÙÝ»ñÁ, ·áñÍ³¹áõÉÝ»ñÁ, Ñ³Õáñ¹³ÏóáõÃÛ³Ý ÙÇçáóÝ»ñÇ ³ßË³ï³ÝùÝ»ñÇ ¹³¹³ñ»óáõÙÁ, å»ï³Ï³Ý Ù³ñÙÇÝÝ»ñÇ ³Ïï»ñÁ ¨ ³ÛÉÝ, áñáÝù ³ÝÑÝ³ñÇÝ »Ý ¹³ñÓÝáõÙ ëáõÛÝ å³ÛÙ³Ý³·ñáí å³ñï³íáñáõÃÛáõÝÝ»ñÇ Ï³ï³ñáõÙÁ: ºÃ» ³ñï³Ï³ñ· áõÅÇ ³½¹»óáõÃÛáõÝÁ ß³ñáõÝ³ÏíáõÙ ¿ »ñ»ù ³ÙëÇó ³í»ÉÇ , ³å³ ÏáÕÙ»ñÇó Ûáõñ³ù³ÝãÛáõñÝ Çñ³íáõÝù áõÝÇÉáõÍ»É å³ÛÙ³Ý·ÇñÁ` ³Û¹ Ù³ëÇÝ Ý³Ë³å»ë ï»ÕÛ³Ï å³Ñ»Éáí ÙÛáõëÏáÕÙÇÝ: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>9. ²ÛÉ å³ÛÙ³ÝÝ»ñ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9.1 êáõÛÝ å³ÛÙ³Ý³·ÇñÁ áõÅÇÙ»ç¿  ÙïÝáõÙÏáÕÙ»ñÇ ëïáñ³·ñÙ³Ý å³ÑÇó: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9.2 ÐÇÙÝ³Ï³Ý ÙÇçáó Ñ³Ý¹Çë³óáÕ ³åñ³ÝùÝ»ñÇ ·ÝÙ³Ý ¹»åùáõÙ »ñ³ßËÇù³ÛÇÝ Å³ÙÏ»ï ¿ ë³ÑÙ³ÝíáõÙ ¶Ýáñ¹Ç ÏáÕÙÇó ³åñ³ÝùÝ ÁÝ¹áõÝí»Éáõ ûñí³Ý Ñ³çáñ¹áÕ ûñí³ÝÇó Ñ³ßí³Í ³éÝí³½Ý 365 ûñ³óáõó³ÛÇÝ ûñÁ: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9.3 ²ÛÝ ¹»åùáõÙ, »ñµ ûñ»Ýùáí Ý³Ë³ï»ëí³Í Ï³ñ·áí ·ÝáõÙÝ»ñÇ Ù³ëÇÝ Ð³Û³ëï³ÝÇ Ð³Ýñ³å»ïáõÃÛ³Ý ûñ»Ýë¹ñáõÃÛ³Ý å³Ñ³ÝçÝ»ñÇ Ï³ï³ñÙ³Ý ÝÏ³ïÙ³Ùµ ÑëÏáÕáõÃÛ³Ý ¨ í»ñ³ÑëÏáÕáõÃÛ³Ý Ï³Ù µáÕáùÝ»ñÇ ùÝÝáõÃÛ³Ý ³ñ¹ÛáõÝùáõÙ ³ñÓ³Ý³·ñíáõÙ ¿  , áñ ·ÝÙ³Ý ·áñÍÁÝÃ³óáõÙ ÙÇÝã¨ å³ÛÙ³Ý·ñÇ ÏÝùáõÙÁ ì³×³éáÕÁ Ý»ñÏ³Û³óñ»É ¿ Ï»ÕÍ ÷³ëï³ÃÕÃ»ñ /ï»Õ»ÏáõÃÛáõÝÝ»ñ ¨ ïíÛ³ÉÝ»ñ/, Ï³Ù ì³×³éáÕÇÝ Ñ³ÕÃáÕ ×³Ý³ã»Éáõ / ÁÝïñ»Éáõ / Ù³ëÇÝ áñáßáõÙÁãÇ Ñ³Ù³å³ï³ëË³ÝáõÙ Ð³Û³ëï³ÝÇ Ð³Ýñ³å»ïáõÃÛ³Ý ûñ»Ýë¹ñáõÃÛ³ÝÁ, ³å³ ³Û¹ ÑÇÙù»ñÝ Ç Ñ³Ûï ·³Éáõó Ñ»ïá ¶Ýáñ¹Ý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Ð³Ýñ³å»ïáÃÛ³Ý ûñ»Ýë¹ñáõÃÛ³Ý Ñ³Ù³Ó³ÛÝ ÑÇÙù ÏÑ³Ý¹Çë³Ý³ÛÇÝ å³ÛÙ³·ÇñÁ ãÏÝù»Éáõ Ñ³Ù³ñ: ÀÝ¹ áñáõÙ ¶Ýáñ¹Á ãÇÏñáõÙ å³ÛÙ³Ý³·ñÇ ÙÇ³ÏáÕÙ³ÝÇ ÉáõÍÙ³Ý Ñ»ï¨³Ýùáí ì³×³éáÕÇ Ñ³Ù³ñ ³é³ç³óáÕ íÝ³ëÝ»ñÇ Ï³Ù µ³ó ÃáÕÝí³Í û·áõïÇéÇëÏÁ, ÇëÏ Ï³ï³ñáÕÁ å³ñï³íáñ ¿  Ð³Û³ëï³ÝÇ Ð³Ýñ³å»ïáõÃÛ³Ý ûñ»Ýë¹ñáõÃÛ³Ùµ ë³ÑÙ³Ýí³Í Ï³ñ·áí ÷áËÑ³ïáõó»É ÇñÙ»Õùáí ¶Ýáñ¹Ç Ïñ³Í íÝ³ëÝ»ñÝ ³ÛÝ Í³í³Éáí, áñÁãÇ Í³ÍÏíáõÙ ÙÇÝã¨ ÉáõÍáõÙÁ ·ÝÙ³Ý å³ÛÙ³Ý³·ñÇ Ï³ï³ñÙ³Ùµ ¶Ýáñ¹Ç ëï³ó³Íáí: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9.4 êáõÛÝ å³ÛÙ³Ý³·ñáõÙ ÷á÷áËáõÃÛáõÝÝ»ñ ¨ Éñ³óáõÙÝ»ñ Ï³ñáÕ »Ý Ï³ï³ñí»É ÙÇ³ÛÝ ÎáÕÙ»ñÇ ÷áË³¹³ñÓ Ñ³Ù³Ó³ÛÝáõÃÛ³Ùµ` Ýáñ å³ÛÙ³·Çñ ÏÝù»ÉáõÙÇçáóáí, áñÁ ÏÑ³Ý¹Çë³Ý³ ëáõÛÝ å³ÛÙÝ³·ñÇ ³Ýµ³Å³Ý»ÉÇ Ù³ëÁ: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êáõÛÝ å³ÛÙ³Ý³·ÇñÁ ãÇ Ï³ñáÕ ÷á÷áËí»ÉÏáÕÙ»ñÇ å³ñï³íáñáõÃÛáõÝÝ»ñÇ Ù³ëÝ³ÏÇ ãÏ³ï³ñÙ³Ý Ñ»ï¨³Ýùáí Ï³Ù ³ÙµáÕçáõÃÛ³Ùµ ÉáõÍí»ÉÏáÕÙ»ñÇ ÷áË³¹³ñÓ Ñ³Ù³Ó³ÛÝáõÃÛ³Ùµ` µ³ó³éáõÃÛ³Ùµ Ï»ï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1/ Ð³Û³ëï³ÝÇ Ð³Ýñ³å»ïáõÃÛ³Ý ûñ»Ýë¹ñáõÃÛ³Ùµ ë³ÑÙ³Ýí³Í Ï³ñ·áí ïíÛ³É ·ÝáõÙÁ ³ÝÑñ³Å»ßï ýÇÝ³Ýë³Ï³Ý Ñ³ïÏ³óáõÙÝ»ñÇ Ýí³½»óÙ³Ý ¹»åù»ñÇ, ÁÝ¹ áñáõÙ` å³ÛÙ³Ý³·ñÇ ÏáÕÙ»ñÇÝ å³ñï³íáñáõÃÛáõÝÝ»ñÇ Ù³ëÝ³ÏÇ ãÏ³ï³ñÙ³Ý Ï³Ù ³ÙµáÕçáõÃÛ³Ùµ ÉáõÍÙ³Ý ÏáÕÙ»ñÇ ÷áË³¹³ñÓ Ñ³Ù³Ó³ÛÝáõÃÛáõÝÝ ³ÝÑñ³Å»ßï ¿  Ó»éù µ»ñ»É Ý³Ëù³Ý Ð³Û³ëï³ÝÇ Ð³Ýñ³å»ïáõÃÛ³Ý ûñ»Ýë¹ñáõÃÛ³Ùµ ë³ÑÙ³Ýí³Í Ï³ñ·áí ïíÛ³É ·ÝáõÙÁÏ³ñ³Éáõ Ñ³Ù³ñ ³ÝÑñ³Å»ßï ýÇÝÝ³ë³Ï³Ý Ñ³ïÏ³óáõÙÝ»ñÇ Ýí³½»óáõÙ: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2/ êáõÛÝ å³ÛÙ³Ý·ñáí Ý³Ë³ï»ëí³Í ³åñ³ÝùÇ ßáõÏ³Û³Ï³Ý ·Ý»ñÇ ³í»ÉÇ ù³Ý 20 ïáÏáëáí ÷á÷áËÙ³Ý ¹»åù»ñÇ: ÞáõÏ³Û³Ï³Ý ·Ý»ñÁáñáßíáõÙ »Ý ¨ ¹ñ³Ýó ÷á÷áËáõÃÛáõÝÁ ·Ý³Ñ³ïíáõÙ ¿ Ñ»ïÛ³É Ï»ñå 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  <w:u w:val="single"/>
        </w:rPr>
      </w:pPr>
      <w:r w:rsidRPr="00827C09">
        <w:rPr>
          <w:rFonts w:ascii="Arial LatArm" w:hAnsi="Arial LatArm"/>
          <w:sz w:val="22"/>
          <w:szCs w:val="22"/>
          <w:u w:val="single"/>
        </w:rPr>
        <w:t>Ï³ñ·Á ë³ÑÙ³ÝíáõÙ ¿  åë³ÛÙ³·ñáí Ý³Ë³å»ë Ñ³Ù³Ó³ÛÝ»óí»Éáí Ð³Û³ëï³ÝÇ Ð³Ýñ³å»ïáõÃÛ³Ý ýÇÝ³ÝëÝ»ñÇ Ý³Ë³ñ³ñáõÃÛ³Ý Ñ»ï</w:t>
      </w: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  <w:u w:val="single"/>
        </w:rPr>
      </w:pPr>
    </w:p>
    <w:p w:rsidR="00296B8B" w:rsidRPr="00827C09" w:rsidRDefault="00296B8B" w:rsidP="00CC3491">
      <w:pPr>
        <w:ind w:left="360"/>
        <w:jc w:val="both"/>
        <w:rPr>
          <w:rFonts w:ascii="Arial LatArm" w:hAnsi="Arial LatArm"/>
          <w:sz w:val="22"/>
          <w:szCs w:val="22"/>
          <w:u w:val="single"/>
        </w:rPr>
      </w:pPr>
      <w:r w:rsidRPr="00827C09">
        <w:rPr>
          <w:rFonts w:ascii="Arial LatArm" w:hAnsi="Arial LatArm"/>
          <w:sz w:val="22"/>
          <w:szCs w:val="22"/>
        </w:rPr>
        <w:t xml:space="preserve">êáõÛÝ å³ÛÙ³Ý³·ñáõÙ ãÇ Ï³ñáÕ Ï³ï³ñ»É ³ÛÝåÇëÇ ÷á÷áËáõÃÛáõÝÝ»ñ ,áñáÝù Ñ³Ý·»óÝáõÙ »Ý ·ÝíáÕ ³åñ³ÝùÝ»ñÇ Í³í³ÉÝ»ñÇ Ó»éùµ»ñíáÕ ·ÝÙ³Ý ³é³ñÏ³Ý»ñÇ ÙÇ³íáñ ·ÝÇ Ï³Ù å³ÛÙ³Ý³·ñÇ ·ÝÇ ³ñÑ»ëï³Ï³Ý ÷á÷áËÙ³Ý: 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²åñ³ÝùÇ Ù³ï³Ï³ñ³Ù³Ý Å³ÙÏ»ïÁ Ï³ñáÕ ¿  »ñÏ³ñ³Ó·í»É ÙÇÝã¨ ³Û¹ Å³ÙÏ»ïÁ Éñ³Ý³ÉÁ  å³ÛÙ³Ý³·ñÇ ÏáÕÙÇ ³é³ç³ñÏáõÃÛ³Ý ³éÏ³ÛáõÃÛ³Ý ¹»åùáõÙ ` å³ÛÙ³Ýáí , áñ ¶Ýáñ¹Ç ÙáïãÇ í»ñ³ó»É ·ÝÙ³Ý ³é³Ï³ÛÇ û·ï³·áñÍÙ³Ý å³Ñ³ÝçÁ: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9.5 êëáõÛÝ å³ÛÙ³Ý³·ñÇ å³ïß³× Ï³ï³ñÙ³Ý å³ÛÙ³ÝÝ»ñáõÙ ÏáÕÙ»ñÇ /ì³×³éáÕ ¨ /Ï³Ù/ ¶Ýáñ¹/ û·áõïÝ»ñÁ /ËÝ³ÛáÕáõÃÛáõÝ»ñ/ ¨ /Ï³Ù/ Ïñ³Í íÝ³ëÝ»ñÁ ïíÛ³É ÏáÕÙÇû·áõïÁ Ï³Ù Ïñ³Í íÝ³ëÝ »Ý: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êáõÛÝ å³ÛÙ³Ý³·ñÇ ÏáÕÙ»ñÇ` »ññáñ¹ ³ÝÓ³Ýó ÝÏ³ïÙ³Ùµ å³ñï³íáñáõÃÛáõÝÝ»ñÁ` Ý»ñ³éÛ³É å³ÛÙ³Ý³·ñÇ  Ï³ï³ñÙ³Ý ßñç³Ý³ÏáõÙ ì³×³éáÕÇ ÏÝù³Í ³ÛÉ ·áñÍ³ñùÝ»ñÁ ¨ ¹ñ³ÝóÇó µËáÕ å³ñï³íáñáõÃÛáõÝÝ»ñÁ ¹áõñë »Ý å³ÛÙ³Ý³·ñÇ Ï³ñ·³íáñÙ³Ý ¹³ßïÇó ¨ ã»Ý Ï³ñáÕ ³½¹»É å³ÛÙ³·ñÇ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 ¨ ¹ñ³Ýó Ñ³Ù³ñ å³ï³ëË³Ý³ïáõ  ¿  å³ïíÇñ³ïáõÇ Ñ»ï å³ÛÙ³Ý³·Çñ ÏÝù³Í ³ÝÓÁ: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9.6 êáõÛÝ å³ÛÙ³Ý³·ñÇ Ï³å³ÏóáõÃÛ³Ùµ  Í³·³Í í»×»ñÁÉáõíáõÙ »Ý µ³Ý³ÏóáõÃÛáõÝÝ»ñÇ ÙÇçáóáí: Ñ³Ù³Ó³ÛÝáõÃÛáõÝ Ó»éù ãµ»ñ»Éáõ ¹»åùáõÙ í»×»ñÁÉáõÍíáõÙ »Ý ÐÐ ¹³ï³ñ³ÝÝ»ñáõÙ: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9.7 êáõÛÝ å³ÛÙ³Ý³·ÇñÁ Ï³½Ùí³Í ¿  __</w:t>
      </w:r>
      <w:r w:rsidRPr="00104189">
        <w:rPr>
          <w:rFonts w:ascii="Arial LatArm" w:hAnsi="Arial LatArm"/>
          <w:sz w:val="22"/>
          <w:szCs w:val="22"/>
          <w:u w:val="single"/>
        </w:rPr>
        <w:t>5____</w:t>
      </w:r>
      <w:r w:rsidRPr="00827C09">
        <w:rPr>
          <w:rFonts w:ascii="Arial LatArm" w:hAnsi="Arial LatArm"/>
          <w:sz w:val="22"/>
          <w:szCs w:val="22"/>
        </w:rPr>
        <w:t xml:space="preserve"> ¿çÇó, ÏÝùíáõÙ ¿ »ñÏáõ ûñÇÝ³ÏÇó, áñáÝùáõÝ»Ý Ñ³í³ë³ñ³½áñ Çñ³í³µ³Ý³Ï³Ý áõÅ:ëáõÛÝ å³ÛÙ³Ý³·ñÇ NN 1,2,3 ¨ 4 Ñ³í»Éí³ÍÝ»ñÁ µ³ÕÏ³ó³Í ____ Ã»ñÃÇó Ñ³Ý¹Çë³ÝáõÙ »Ý å³ÛÙ³Ý³·ñÇ ³Ýµ³Å³Ý»ÉÇ Ù³ëÁ, Ûáõñ³ù³ÝãÛáõñ ÏáÕÙÇÝïñíáõÙ ¿  å³ÛÙ³Ý³·ñÇ Ù»Ï ûñÇÝ³Ï: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 xml:space="preserve">9.8 êáõÛÝ å³ÛÙ³Ý³·ñÇó Í³·³Í ÏáÕÙÇ í×³ñ³ÛÇÝ å³ñï³íáñáõÃÛáõÝÁ ãÇ Ï³ñáÕ ¹³¹³ñ»É ³ÛÉ å³ÛÙ³Ý³·ñÇó Í³·³Í Ñ³ÏÁÝ¹¹»Ù å³ñï³íáñáõÃÛ³Ý Ñ³ßí³Ýóáí ³é³Ýó ÏáÕÙ»ñÇ ·ñ³íáñ ¨ ÏÝÇùáí Ñ³ëï³ïí³Í Ñ³Ù³Ó³ÛÝáõÃÛ³Ý: êáõÛÝ å³ÛÙ³Ý³·ñÇó Í³·³Í å³Ñ³ÝçÇ Çñ³íáõÝùÁ ãÇ Ï³ñáÕ ÷áË³Ýóí»É ³ÛÉ ³ÝÓÇ ³é³Ýó å³ñï³å³Ý ÏáÕÙÇ ·ñ³íáñ Ñ³Ù³Ó³ÛÝáõÃÛ³Ý: 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  <w:r w:rsidRPr="00827C09">
        <w:rPr>
          <w:rFonts w:ascii="Arial LatArm" w:hAnsi="Arial LatArm"/>
          <w:sz w:val="22"/>
          <w:szCs w:val="22"/>
        </w:rPr>
        <w:t>9.9 êáõÛÝ ä³ÛÙ³Ý³·ñÇ ÝÏ³ïÙ³µ ÏÇñ³éíáõÙ ¿  ÐÐ Çñ³íáõÝùÁ: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</w:p>
    <w:p w:rsidR="00296B8B" w:rsidRPr="00827C09" w:rsidRDefault="00296B8B" w:rsidP="00CC3491">
      <w:pPr>
        <w:ind w:firstLine="360"/>
        <w:jc w:val="center"/>
        <w:rPr>
          <w:rFonts w:ascii="Arial LatArm" w:hAnsi="Arial LatArm"/>
          <w:b/>
          <w:sz w:val="22"/>
          <w:szCs w:val="22"/>
        </w:rPr>
      </w:pPr>
      <w:r w:rsidRPr="00827C09">
        <w:rPr>
          <w:rFonts w:ascii="Arial LatArm" w:hAnsi="Arial LatArm"/>
          <w:b/>
          <w:sz w:val="22"/>
          <w:szCs w:val="22"/>
        </w:rPr>
        <w:t>10. ÎáÕÙ»ñÇ Ñ³ëó»Ý»ñÁ, µ³ÝÏ³ÛÇÝ í³í»ñ³å³ÛÙ³ÝÝ»ñÁ  ¨ ëïáñ³·ñáõÃÛáõÝÝ»ñÁ</w:t>
      </w: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</w:p>
    <w:p w:rsidR="00296B8B" w:rsidRPr="00827C09" w:rsidRDefault="00296B8B" w:rsidP="00CC3491">
      <w:pPr>
        <w:ind w:firstLine="360"/>
        <w:jc w:val="both"/>
        <w:rPr>
          <w:rFonts w:ascii="Arial LatArm" w:hAnsi="Arial LatArm"/>
          <w:sz w:val="22"/>
          <w:szCs w:val="22"/>
        </w:rPr>
      </w:pPr>
    </w:p>
    <w:p w:rsidR="00296B8B" w:rsidRDefault="00296B8B" w:rsidP="00CC3491">
      <w:pPr>
        <w:ind w:firstLine="360"/>
        <w:jc w:val="center"/>
        <w:rPr>
          <w:rFonts w:ascii="Sylfaen" w:hAnsi="Sylfaen" w:cs="Sylfaen"/>
        </w:rPr>
      </w:pPr>
    </w:p>
    <w:p w:rsidR="00296B8B" w:rsidRDefault="00296B8B" w:rsidP="00CC3491">
      <w:pPr>
        <w:ind w:firstLine="360"/>
        <w:jc w:val="center"/>
        <w:rPr>
          <w:rFonts w:ascii="Sylfaen" w:hAnsi="Sylfaen" w:cs="Sylfaen"/>
        </w:rPr>
      </w:pPr>
    </w:p>
    <w:p w:rsidR="00296B8B" w:rsidRDefault="00296B8B" w:rsidP="00CC3491">
      <w:pPr>
        <w:ind w:firstLine="360"/>
        <w:jc w:val="center"/>
        <w:rPr>
          <w:rFonts w:ascii="Sylfaen" w:hAnsi="Sylfaen" w:cs="Sylfaen"/>
        </w:rPr>
      </w:pPr>
    </w:p>
    <w:p w:rsidR="00296B8B" w:rsidRDefault="00296B8B" w:rsidP="00CC3491">
      <w:pPr>
        <w:ind w:firstLine="360"/>
        <w:jc w:val="center"/>
        <w:rPr>
          <w:rFonts w:ascii="Sylfaen" w:hAnsi="Sylfaen" w:cs="Sylfaen"/>
        </w:rPr>
      </w:pPr>
    </w:p>
    <w:p w:rsidR="00296B8B" w:rsidRPr="00827C09" w:rsidRDefault="00296B8B" w:rsidP="00CC3491">
      <w:pPr>
        <w:ind w:firstLine="360"/>
        <w:rPr>
          <w:rFonts w:ascii="Arial LatArm" w:hAnsi="Arial LatArm"/>
          <w:b/>
          <w:sz w:val="22"/>
          <w:szCs w:val="22"/>
        </w:rPr>
      </w:pPr>
      <w:r>
        <w:rPr>
          <w:rFonts w:ascii="Sylfaen" w:hAnsi="Sylfaen" w:cs="Sylfaen"/>
        </w:rPr>
        <w:t xml:space="preserve">  </w:t>
      </w:r>
      <w:r w:rsidRPr="004F4AF4">
        <w:rPr>
          <w:rFonts w:ascii="Sylfaen" w:hAnsi="Sylfaen" w:cs="Sylfaen"/>
          <w:lang w:val="hy-AM"/>
        </w:rPr>
        <w:t xml:space="preserve">Գնորդ     </w:t>
      </w:r>
      <w:r>
        <w:rPr>
          <w:rFonts w:ascii="Sylfaen" w:hAnsi="Sylfaen" w:cs="Sylfaen"/>
        </w:rPr>
        <w:t xml:space="preserve">                                                                                                                             </w:t>
      </w:r>
      <w:r w:rsidRPr="00827C09">
        <w:rPr>
          <w:rFonts w:ascii="Arial LatArm" w:hAnsi="Arial LatArm"/>
          <w:b/>
          <w:sz w:val="22"/>
          <w:szCs w:val="22"/>
        </w:rPr>
        <w:t>ì²Ö²èàÔ</w:t>
      </w:r>
    </w:p>
    <w:p w:rsidR="00296B8B" w:rsidRPr="005C5237" w:rsidRDefault="00296B8B" w:rsidP="00CC3491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</w:rPr>
      </w:pPr>
    </w:p>
    <w:p w:rsidR="00296B8B" w:rsidRPr="00674E03" w:rsidRDefault="00296B8B" w:rsidP="00CC3491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 w:rsidRPr="007A68A7">
        <w:rPr>
          <w:rFonts w:ascii="Sylfaen" w:hAnsi="Sylfaen" w:cs="Sylfaen"/>
          <w:sz w:val="22"/>
          <w:szCs w:val="22"/>
          <w:u w:val="single"/>
        </w:rPr>
        <w:t>ՀՀ  Շիրակի</w:t>
      </w:r>
      <w:r>
        <w:rPr>
          <w:rFonts w:ascii="Sylfaen" w:hAnsi="Sylfaen" w:cs="Sylfaen"/>
          <w:sz w:val="22"/>
          <w:szCs w:val="22"/>
          <w:u w:val="single"/>
        </w:rPr>
        <w:t xml:space="preserve"> մարզի Պեմզաշենի Ն/Դ ուսումնմական հաստատություն</w:t>
      </w:r>
    </w:p>
    <w:p w:rsidR="00296B8B" w:rsidRPr="007A68A7" w:rsidRDefault="00296B8B" w:rsidP="00CC3491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Բանկ- &lt;&lt; ԱՇԻԲ</w:t>
      </w:r>
      <w:r w:rsidRPr="007A68A7">
        <w:rPr>
          <w:rFonts w:ascii="Sylfaen" w:hAnsi="Sylfaen" w:cs="Sylfaen"/>
          <w:sz w:val="22"/>
          <w:szCs w:val="22"/>
          <w:u w:val="single"/>
        </w:rPr>
        <w:t>&gt;&gt;</w:t>
      </w:r>
    </w:p>
    <w:p w:rsidR="00296B8B" w:rsidRPr="00674E03" w:rsidRDefault="00296B8B" w:rsidP="00CC3491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Հ/Հ  900202224029</w:t>
      </w:r>
    </w:p>
    <w:p w:rsidR="00296B8B" w:rsidRDefault="00296B8B" w:rsidP="00CC3491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ՀՎՀՀ  06107385</w:t>
      </w:r>
    </w:p>
    <w:p w:rsidR="00296B8B" w:rsidRPr="00795590" w:rsidRDefault="00296B8B" w:rsidP="00CC3491">
      <w:pPr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u w:val="single"/>
        </w:rPr>
        <w:t>Պեմզաշենի Ն/Դ հիմնարկի տնօրեն Մ Ամիրաղյան</w:t>
      </w:r>
    </w:p>
    <w:p w:rsidR="00296B8B" w:rsidRPr="00B834B5" w:rsidRDefault="00296B8B" w:rsidP="00CC3491">
      <w:pPr>
        <w:rPr>
          <w:sz w:val="22"/>
          <w:szCs w:val="22"/>
        </w:rPr>
      </w:pPr>
    </w:p>
    <w:p w:rsidR="00296B8B" w:rsidRPr="00104189" w:rsidRDefault="00296B8B" w:rsidP="00CC3491">
      <w:pPr>
        <w:rPr>
          <w:sz w:val="22"/>
          <w:szCs w:val="22"/>
          <w:lang w:val="hy-AM"/>
        </w:rPr>
      </w:pPr>
    </w:p>
    <w:p w:rsidR="00296B8B" w:rsidRPr="00051244" w:rsidRDefault="00296B8B" w:rsidP="00CC3491">
      <w:pPr>
        <w:tabs>
          <w:tab w:val="left" w:pos="2340"/>
        </w:tabs>
        <w:rPr>
          <w:rFonts w:ascii="Arial LatArm" w:hAnsi="Arial LatArm"/>
          <w:b/>
          <w:sz w:val="22"/>
          <w:szCs w:val="22"/>
          <w:lang w:val="hy-AM"/>
        </w:rPr>
      </w:pPr>
      <w:r>
        <w:rPr>
          <w:rFonts w:ascii="Arial LatArm" w:hAnsi="Arial LatArm"/>
        </w:rPr>
        <w:t xml:space="preserve">  </w:t>
      </w:r>
      <w:r w:rsidRPr="00104189">
        <w:rPr>
          <w:rFonts w:ascii="Arial LatArm" w:hAnsi="Arial LatArm"/>
          <w:lang w:val="hy-AM"/>
        </w:rPr>
        <w:t xml:space="preserve">Î. </w:t>
      </w:r>
      <w:r w:rsidRPr="00051244">
        <w:rPr>
          <w:rFonts w:ascii="Arial LatArm" w:hAnsi="Arial LatArm"/>
          <w:lang w:val="hy-AM"/>
        </w:rPr>
        <w:t xml:space="preserve">î                                                                                   </w:t>
      </w:r>
      <w:r>
        <w:rPr>
          <w:rFonts w:ascii="Arial LatArm" w:hAnsi="Arial LatArm"/>
        </w:rPr>
        <w:t xml:space="preserve">                               </w:t>
      </w:r>
      <w:r w:rsidRPr="00104189">
        <w:rPr>
          <w:rFonts w:ascii="Arial LatArm" w:hAnsi="Arial LatArm"/>
          <w:lang w:val="hy-AM"/>
        </w:rPr>
        <w:t xml:space="preserve">Î. </w:t>
      </w:r>
      <w:r w:rsidRPr="00051244">
        <w:rPr>
          <w:rFonts w:ascii="Arial LatArm" w:hAnsi="Arial LatArm"/>
          <w:lang w:val="hy-AM"/>
        </w:rPr>
        <w:t xml:space="preserve">î                 </w:t>
      </w:r>
    </w:p>
    <w:p w:rsidR="00296B8B" w:rsidRPr="00051244" w:rsidRDefault="00296B8B" w:rsidP="00CC3491">
      <w:pPr>
        <w:tabs>
          <w:tab w:val="left" w:pos="2340"/>
        </w:tabs>
        <w:rPr>
          <w:rFonts w:ascii="Arial LatArm" w:hAnsi="Arial LatArm"/>
          <w:b/>
          <w:sz w:val="22"/>
          <w:szCs w:val="22"/>
          <w:lang w:val="hy-AM"/>
        </w:rPr>
      </w:pPr>
    </w:p>
    <w:p w:rsidR="00296B8B" w:rsidRPr="00051244" w:rsidRDefault="00296B8B" w:rsidP="00CC3491">
      <w:pPr>
        <w:rPr>
          <w:lang w:val="hy-AM"/>
        </w:rPr>
      </w:pPr>
      <w:bookmarkStart w:id="0" w:name="_GoBack"/>
      <w:bookmarkEnd w:id="0"/>
    </w:p>
    <w:p w:rsidR="00296B8B" w:rsidRPr="0052795B" w:rsidRDefault="00296B8B" w:rsidP="00795590">
      <w:pPr>
        <w:tabs>
          <w:tab w:val="left" w:pos="6503"/>
        </w:tabs>
        <w:autoSpaceDE w:val="0"/>
        <w:autoSpaceDN w:val="0"/>
        <w:adjustRightInd w:val="0"/>
        <w:spacing w:after="200" w:line="276" w:lineRule="auto"/>
        <w:rPr>
          <w:rFonts w:ascii="Sylfaen" w:hAnsi="Sylfaen" w:cs="Sylfaen"/>
          <w:sz w:val="22"/>
          <w:szCs w:val="22"/>
        </w:rPr>
      </w:pPr>
    </w:p>
    <w:sectPr w:rsidR="00296B8B" w:rsidRPr="0052795B" w:rsidSect="00792A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B8B" w:rsidRDefault="00296B8B" w:rsidP="00793095">
      <w:r>
        <w:separator/>
      </w:r>
    </w:p>
  </w:endnote>
  <w:endnote w:type="continuationSeparator" w:id="0">
    <w:p w:rsidR="00296B8B" w:rsidRDefault="00296B8B" w:rsidP="00793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B8B" w:rsidRDefault="00296B8B" w:rsidP="00793095">
      <w:r>
        <w:separator/>
      </w:r>
    </w:p>
  </w:footnote>
  <w:footnote w:type="continuationSeparator" w:id="0">
    <w:p w:rsidR="00296B8B" w:rsidRDefault="00296B8B" w:rsidP="007930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B034E"/>
    <w:multiLevelType w:val="hybridMultilevel"/>
    <w:tmpl w:val="A2228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752C"/>
    <w:rsid w:val="00051244"/>
    <w:rsid w:val="000523F3"/>
    <w:rsid w:val="00064896"/>
    <w:rsid w:val="000A45D7"/>
    <w:rsid w:val="000F2B02"/>
    <w:rsid w:val="00104189"/>
    <w:rsid w:val="00156644"/>
    <w:rsid w:val="00181FE0"/>
    <w:rsid w:val="001D1DA3"/>
    <w:rsid w:val="001D6DA4"/>
    <w:rsid w:val="001E616E"/>
    <w:rsid w:val="001F5B6A"/>
    <w:rsid w:val="00236E65"/>
    <w:rsid w:val="00296B8B"/>
    <w:rsid w:val="0032442B"/>
    <w:rsid w:val="003474FB"/>
    <w:rsid w:val="003A0B5C"/>
    <w:rsid w:val="003A3DFF"/>
    <w:rsid w:val="003B0069"/>
    <w:rsid w:val="003E3D22"/>
    <w:rsid w:val="004067E0"/>
    <w:rsid w:val="00414F21"/>
    <w:rsid w:val="0044616B"/>
    <w:rsid w:val="004C644D"/>
    <w:rsid w:val="004E6A55"/>
    <w:rsid w:val="004F4AF4"/>
    <w:rsid w:val="0052795B"/>
    <w:rsid w:val="0053668D"/>
    <w:rsid w:val="00553656"/>
    <w:rsid w:val="00584E60"/>
    <w:rsid w:val="005C3E62"/>
    <w:rsid w:val="005C5237"/>
    <w:rsid w:val="005D6F26"/>
    <w:rsid w:val="005E4BB0"/>
    <w:rsid w:val="00636E65"/>
    <w:rsid w:val="0064628E"/>
    <w:rsid w:val="00653DB5"/>
    <w:rsid w:val="00657026"/>
    <w:rsid w:val="00674E03"/>
    <w:rsid w:val="006B3AAE"/>
    <w:rsid w:val="006B62D9"/>
    <w:rsid w:val="006B70CF"/>
    <w:rsid w:val="006D376F"/>
    <w:rsid w:val="00715A0D"/>
    <w:rsid w:val="0072056D"/>
    <w:rsid w:val="0072752C"/>
    <w:rsid w:val="00752C9A"/>
    <w:rsid w:val="00760F7E"/>
    <w:rsid w:val="00792A4B"/>
    <w:rsid w:val="00793095"/>
    <w:rsid w:val="00795590"/>
    <w:rsid w:val="007A68A7"/>
    <w:rsid w:val="00827C09"/>
    <w:rsid w:val="008305CE"/>
    <w:rsid w:val="00840A62"/>
    <w:rsid w:val="00857CF4"/>
    <w:rsid w:val="00861791"/>
    <w:rsid w:val="008B6DD0"/>
    <w:rsid w:val="009575B5"/>
    <w:rsid w:val="0097096A"/>
    <w:rsid w:val="009926A4"/>
    <w:rsid w:val="009D1E59"/>
    <w:rsid w:val="009D529E"/>
    <w:rsid w:val="009D5780"/>
    <w:rsid w:val="009D6BAA"/>
    <w:rsid w:val="00A92100"/>
    <w:rsid w:val="00B0183A"/>
    <w:rsid w:val="00B51496"/>
    <w:rsid w:val="00B834B5"/>
    <w:rsid w:val="00B973E8"/>
    <w:rsid w:val="00BA3A7F"/>
    <w:rsid w:val="00BC4A60"/>
    <w:rsid w:val="00BC7730"/>
    <w:rsid w:val="00BD5AE9"/>
    <w:rsid w:val="00BE22D0"/>
    <w:rsid w:val="00C6654E"/>
    <w:rsid w:val="00CC3491"/>
    <w:rsid w:val="00CC63C6"/>
    <w:rsid w:val="00CE0B86"/>
    <w:rsid w:val="00CE693B"/>
    <w:rsid w:val="00D02006"/>
    <w:rsid w:val="00D11D08"/>
    <w:rsid w:val="00D25575"/>
    <w:rsid w:val="00D704D9"/>
    <w:rsid w:val="00D8524F"/>
    <w:rsid w:val="00D85F14"/>
    <w:rsid w:val="00DD31B2"/>
    <w:rsid w:val="00DE0C7A"/>
    <w:rsid w:val="00DE300B"/>
    <w:rsid w:val="00DF02E2"/>
    <w:rsid w:val="00E052A6"/>
    <w:rsid w:val="00E4659F"/>
    <w:rsid w:val="00E5362A"/>
    <w:rsid w:val="00EC08AB"/>
    <w:rsid w:val="00F60DDE"/>
    <w:rsid w:val="00F84E9F"/>
    <w:rsid w:val="00F90083"/>
    <w:rsid w:val="00FA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52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D25575"/>
    <w:pPr>
      <w:autoSpaceDE w:val="0"/>
      <w:autoSpaceDN w:val="0"/>
      <w:adjustRightInd w:val="0"/>
    </w:pPr>
    <w:rPr>
      <w:rFonts w:ascii="GHEA Mariam" w:eastAsia="Calibri" w:hAnsi="GHEA Mariam"/>
      <w:lang w:val="ru-RU"/>
    </w:rPr>
  </w:style>
  <w:style w:type="paragraph" w:styleId="Header">
    <w:name w:val="header"/>
    <w:basedOn w:val="Normal"/>
    <w:link w:val="HeaderChar"/>
    <w:uiPriority w:val="99"/>
    <w:semiHidden/>
    <w:rsid w:val="0079309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309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9309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309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68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526</TotalTime>
  <Pages>18</Pages>
  <Words>5310</Words>
  <Characters>30271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ARKAD</cp:lastModifiedBy>
  <cp:revision>64</cp:revision>
  <cp:lastPrinted>2014-02-14T06:57:00Z</cp:lastPrinted>
  <dcterms:created xsi:type="dcterms:W3CDTF">2013-10-31T09:57:00Z</dcterms:created>
  <dcterms:modified xsi:type="dcterms:W3CDTF">2014-02-14T07:07:00Z</dcterms:modified>
</cp:coreProperties>
</file>